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9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039"/>
        <w:gridCol w:w="7892"/>
      </w:tblGrid>
      <w:tr w:rsidR="0025794F" w:rsidRPr="00A6435B" w:rsidTr="00D85203">
        <w:trPr>
          <w:trHeight w:val="3467"/>
        </w:trPr>
        <w:tc>
          <w:tcPr>
            <w:tcW w:w="567" w:type="dxa"/>
            <w:vAlign w:val="center"/>
          </w:tcPr>
          <w:p w:rsidR="0025794F" w:rsidRPr="00C13D22" w:rsidRDefault="0025794F" w:rsidP="003D670B">
            <w:pPr>
              <w:pStyle w:val="Estado"/>
              <w:spacing w:line="240" w:lineRule="auto"/>
              <w:rPr>
                <w:sz w:val="16"/>
                <w:szCs w:val="16"/>
              </w:rPr>
            </w:pPr>
          </w:p>
        </w:tc>
        <w:tc>
          <w:tcPr>
            <w:tcW w:w="1039" w:type="dxa"/>
            <w:vAlign w:val="center"/>
          </w:tcPr>
          <w:p w:rsidR="0025794F" w:rsidRPr="00A6435B" w:rsidRDefault="0025794F" w:rsidP="0025794F"/>
        </w:tc>
        <w:tc>
          <w:tcPr>
            <w:tcW w:w="7892" w:type="dxa"/>
            <w:vAlign w:val="center"/>
          </w:tcPr>
          <w:p w:rsidR="0025794F" w:rsidRPr="005B620A" w:rsidRDefault="0025794F" w:rsidP="001C5403">
            <w:pPr>
              <w:pStyle w:val="Estado"/>
            </w:pPr>
          </w:p>
        </w:tc>
      </w:tr>
      <w:tr w:rsidR="0025794F" w:rsidRPr="00A6435B" w:rsidTr="00D403F6">
        <w:trPr>
          <w:trHeight w:val="6544"/>
        </w:trPr>
        <w:tc>
          <w:tcPr>
            <w:tcW w:w="567" w:type="dxa"/>
          </w:tcPr>
          <w:p w:rsidR="0025794F" w:rsidRPr="00C13D22" w:rsidRDefault="0025794F" w:rsidP="00C13D22">
            <w:pPr>
              <w:pStyle w:val="Ttulodeportada"/>
              <w:rPr>
                <w:sz w:val="16"/>
                <w:szCs w:val="16"/>
              </w:rPr>
            </w:pPr>
          </w:p>
          <w:p w:rsidR="0025794F" w:rsidRPr="00C13D22" w:rsidRDefault="0025794F" w:rsidP="00C13D22">
            <w:pPr>
              <w:pStyle w:val="Asuntodeportada"/>
              <w:rPr>
                <w:sz w:val="16"/>
                <w:szCs w:val="16"/>
              </w:rPr>
            </w:pPr>
          </w:p>
          <w:p w:rsidR="00C13D22" w:rsidRPr="00C13D22" w:rsidRDefault="00C13D22" w:rsidP="00C13D22">
            <w:pPr>
              <w:pStyle w:val="portada"/>
              <w:rPr>
                <w:sz w:val="16"/>
                <w:szCs w:val="16"/>
              </w:rPr>
            </w:pPr>
          </w:p>
          <w:p w:rsidR="00C13D22" w:rsidRPr="00C13D22" w:rsidRDefault="00C13D22" w:rsidP="00C13D22">
            <w:pPr>
              <w:pStyle w:val="portada"/>
              <w:rPr>
                <w:sz w:val="16"/>
                <w:szCs w:val="16"/>
              </w:rPr>
            </w:pPr>
          </w:p>
        </w:tc>
        <w:tc>
          <w:tcPr>
            <w:tcW w:w="1039" w:type="dxa"/>
          </w:tcPr>
          <w:p w:rsidR="0025794F" w:rsidRPr="00C218D3" w:rsidRDefault="0025794F" w:rsidP="0025794F"/>
        </w:tc>
        <w:tc>
          <w:tcPr>
            <w:tcW w:w="7892" w:type="dxa"/>
          </w:tcPr>
          <w:p w:rsidR="00A63DDF" w:rsidRDefault="00D403F6" w:rsidP="00D403F6">
            <w:pPr>
              <w:pStyle w:val="Ttulodeportada"/>
              <w:spacing w:line="320" w:lineRule="auto"/>
              <w:jc w:val="left"/>
            </w:pPr>
            <w:r w:rsidRPr="00D403F6">
              <w:rPr>
                <w:lang w:val="eu-ES"/>
              </w:rPr>
              <w:t>Erabiltzailearen eskuliburua</w:t>
            </w:r>
            <w:r w:rsidR="007A254D">
              <w:t xml:space="preserve"> - HPS</w:t>
            </w:r>
          </w:p>
          <w:p w:rsidR="00A63DDF" w:rsidRPr="00140555" w:rsidRDefault="00D403F6" w:rsidP="00D403F6">
            <w:pPr>
              <w:pStyle w:val="Asuntodeportada"/>
              <w:spacing w:line="320" w:lineRule="auto"/>
            </w:pPr>
            <w:r w:rsidRPr="00D403F6">
              <w:rPr>
                <w:lang w:val="eu-ES"/>
              </w:rPr>
              <w:t>1.0 bertsioa</w:t>
            </w:r>
          </w:p>
          <w:p w:rsidR="00A63DDF" w:rsidRDefault="00D403F6" w:rsidP="00D403F6">
            <w:pPr>
              <w:pStyle w:val="portada"/>
              <w:spacing w:line="320" w:lineRule="auto"/>
            </w:pPr>
            <w:r w:rsidRPr="00D403F6">
              <w:rPr>
                <w:lang w:val="eu-ES"/>
              </w:rPr>
              <w:t>2017ko abenduak 15</w:t>
            </w:r>
          </w:p>
          <w:p w:rsidR="008D7DF1" w:rsidRDefault="008D7DF1" w:rsidP="00A63DDF">
            <w:pPr>
              <w:pStyle w:val="portada"/>
            </w:pPr>
          </w:p>
          <w:p w:rsidR="008D7DF1" w:rsidRPr="008D7DF1" w:rsidRDefault="004C2EF5" w:rsidP="00D403F6">
            <w:pPr>
              <w:pStyle w:val="Ttulodeportada"/>
              <w:spacing w:line="320" w:lineRule="auto"/>
              <w:jc w:val="left"/>
              <w:rPr>
                <w:sz w:val="40"/>
                <w:szCs w:val="40"/>
              </w:rPr>
            </w:pPr>
            <w:r w:rsidRPr="00D403F6">
              <w:rPr>
                <w:sz w:val="40"/>
                <w:szCs w:val="40"/>
              </w:rPr>
              <w:t xml:space="preserve">AB39A – </w:t>
            </w:r>
            <w:r w:rsidR="00D403F6" w:rsidRPr="00D403F6">
              <w:rPr>
                <w:sz w:val="40"/>
                <w:szCs w:val="40"/>
                <w:lang w:val="eu-ES"/>
              </w:rPr>
              <w:t>Euskara Planak</w:t>
            </w:r>
          </w:p>
          <w:p w:rsidR="008D7DF1" w:rsidRDefault="008D7DF1" w:rsidP="00A63DDF">
            <w:pPr>
              <w:pStyle w:val="portada"/>
            </w:pPr>
          </w:p>
          <w:p w:rsidR="0025794F" w:rsidRPr="00BE6A51" w:rsidRDefault="0025794F" w:rsidP="00C218D3">
            <w:pPr>
              <w:jc w:val="right"/>
            </w:pPr>
          </w:p>
        </w:tc>
      </w:tr>
    </w:tbl>
    <w:p w:rsidR="00073BC3" w:rsidRDefault="00D403F6" w:rsidP="00D403F6">
      <w:pPr>
        <w:pStyle w:val="Declaracin"/>
        <w:spacing w:after="240" w:line="320" w:lineRule="auto"/>
      </w:pPr>
      <w:r w:rsidRPr="00D403F6">
        <w:rPr>
          <w:lang w:val="eu-ES"/>
        </w:rPr>
        <w:lastRenderedPageBreak/>
        <w:t>Agiri hau Eusko Jaurlaritzaren Informatika Elkartearen (EJIE) jabetzakoa da, eta bere edukia KONFIDENTZIALA da.</w:t>
      </w:r>
      <w:r w:rsidR="00073BC3">
        <w:t xml:space="preserve"> </w:t>
      </w:r>
      <w:r w:rsidRPr="00D403F6">
        <w:rPr>
          <w:lang w:val="eu-ES"/>
        </w:rPr>
        <w:t xml:space="preserve">Ezin da agiri hau osorik edo zati batean kopiatu, besteri erakutsi edo berezkoa duen helburua ez den beste baterako erabili, baldin eta ez bada aldez aurretik </w:t>
      </w:r>
      <w:proofErr w:type="spellStart"/>
      <w:r w:rsidRPr="00D403F6">
        <w:rPr>
          <w:lang w:val="eu-ES"/>
        </w:rPr>
        <w:t>EJIEren</w:t>
      </w:r>
      <w:proofErr w:type="spellEnd"/>
      <w:r w:rsidRPr="00D403F6">
        <w:rPr>
          <w:lang w:val="eu-ES"/>
        </w:rPr>
        <w:t xml:space="preserve"> idatzizko baimenik eskuratzen.</w:t>
      </w:r>
      <w:r w:rsidR="00073BC3">
        <w:t xml:space="preserve"> </w:t>
      </w:r>
      <w:r w:rsidRPr="00D403F6">
        <w:rPr>
          <w:lang w:val="eu-ES"/>
        </w:rPr>
        <w:t>Agiri hau kontratu baten ondorioz entregatzen bada, kontratu horretan berariaz baimentzen den xederako bakarrik erabili ahal izango da.</w:t>
      </w:r>
      <w:r w:rsidR="00073BC3">
        <w:t xml:space="preserve"> </w:t>
      </w:r>
      <w:r w:rsidRPr="00D403F6">
        <w:rPr>
          <w:lang w:val="eu-ES"/>
        </w:rPr>
        <w:t>Agiriaren edizioan akatsik edo omisiorik baldin badago, ezin izango da EJIE horien erantzuletzat jo.</w:t>
      </w:r>
    </w:p>
    <w:p w:rsidR="00073BC3" w:rsidRDefault="00D403F6" w:rsidP="00D403F6">
      <w:pPr>
        <w:pStyle w:val="Declaracin"/>
        <w:pageBreakBefore w:val="0"/>
        <w:spacing w:before="120" w:after="120" w:line="320" w:lineRule="auto"/>
      </w:pPr>
      <w:r w:rsidRPr="00D403F6">
        <w:rPr>
          <w:lang w:val="eu-ES"/>
        </w:rPr>
        <w:t>Agiri hau sortzeko erabili den txantiloiak bere lizentzia du</w:t>
      </w:r>
    </w:p>
    <w:p w:rsidR="00073BC3" w:rsidRPr="00813CC6" w:rsidRDefault="00A114C4" w:rsidP="00073BC3">
      <w:pPr>
        <w:pStyle w:val="Declaracin"/>
        <w:pageBreakBefore w:val="0"/>
        <w:spacing w:before="120"/>
      </w:pPr>
      <w:hyperlink r:id="rId12" w:history="1">
        <w:proofErr w:type="spellStart"/>
        <w:r w:rsidR="00073BC3" w:rsidRPr="00813CC6">
          <w:rPr>
            <w:rStyle w:val="Hipervnculo"/>
            <w:i/>
            <w:color w:val="0000FF"/>
          </w:rPr>
          <w:t>ARINbide</w:t>
        </w:r>
        <w:proofErr w:type="spellEnd"/>
      </w:hyperlink>
      <w:r w:rsidR="00073BC3" w:rsidRPr="00813CC6">
        <w:t xml:space="preserve"> </w:t>
      </w:r>
      <w:proofErr w:type="spellStart"/>
      <w:r w:rsidR="00073BC3" w:rsidRPr="00813CC6">
        <w:t>by</w:t>
      </w:r>
      <w:proofErr w:type="spellEnd"/>
      <w:r w:rsidR="00073BC3" w:rsidRPr="00813CC6">
        <w:t xml:space="preserve"> </w:t>
      </w:r>
      <w:hyperlink r:id="rId13" w:history="1">
        <w:r w:rsidR="00073BC3" w:rsidRPr="00813CC6">
          <w:rPr>
            <w:rStyle w:val="Hipervnculo"/>
            <w:i/>
            <w:color w:val="0000FF"/>
          </w:rPr>
          <w:t>EJIE</w:t>
        </w:r>
      </w:hyperlink>
      <w:r w:rsidR="00073BC3" w:rsidRPr="00813CC6">
        <w:t xml:space="preserve"> </w:t>
      </w:r>
      <w:proofErr w:type="spellStart"/>
      <w:r w:rsidR="00073BC3" w:rsidRPr="00813CC6">
        <w:t>is</w:t>
      </w:r>
      <w:proofErr w:type="spellEnd"/>
      <w:r w:rsidR="00073BC3" w:rsidRPr="00813CC6">
        <w:t xml:space="preserve"> </w:t>
      </w:r>
      <w:proofErr w:type="spellStart"/>
      <w:r w:rsidR="00073BC3" w:rsidRPr="00813CC6">
        <w:t>licensed</w:t>
      </w:r>
      <w:proofErr w:type="spellEnd"/>
      <w:r w:rsidR="00073BC3" w:rsidRPr="00813CC6">
        <w:t xml:space="preserve"> </w:t>
      </w:r>
      <w:proofErr w:type="spellStart"/>
      <w:r w:rsidR="00073BC3" w:rsidRPr="00813CC6">
        <w:t>under</w:t>
      </w:r>
      <w:proofErr w:type="spellEnd"/>
      <w:r w:rsidR="00073BC3" w:rsidRPr="00813CC6">
        <w:t xml:space="preserve"> a </w:t>
      </w:r>
      <w:hyperlink r:id="rId14" w:history="1">
        <w:proofErr w:type="spellStart"/>
        <w:r w:rsidR="00073BC3" w:rsidRPr="00813CC6">
          <w:rPr>
            <w:rStyle w:val="Hipervnculo"/>
            <w:i/>
            <w:color w:val="0000FF"/>
          </w:rPr>
          <w:t>Creative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</w:t>
        </w:r>
        <w:proofErr w:type="spellStart"/>
        <w:r w:rsidR="00073BC3" w:rsidRPr="00813CC6">
          <w:rPr>
            <w:rStyle w:val="Hipervnculo"/>
            <w:i/>
            <w:color w:val="0000FF"/>
          </w:rPr>
          <w:t>Commons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Reconocimiento-</w:t>
        </w:r>
        <w:proofErr w:type="spellStart"/>
        <w:r w:rsidR="00073BC3" w:rsidRPr="00813CC6">
          <w:rPr>
            <w:rStyle w:val="Hipervnculo"/>
            <w:i/>
            <w:color w:val="0000FF"/>
          </w:rPr>
          <w:t>NoComercial</w:t>
        </w:r>
        <w:proofErr w:type="spellEnd"/>
        <w:r w:rsidR="00073BC3" w:rsidRPr="00813CC6">
          <w:rPr>
            <w:rStyle w:val="Hipervnculo"/>
            <w:i/>
            <w:color w:val="0000FF"/>
          </w:rPr>
          <w:t>-</w:t>
        </w:r>
        <w:proofErr w:type="spellStart"/>
        <w:r w:rsidR="00073BC3" w:rsidRPr="00813CC6">
          <w:rPr>
            <w:rStyle w:val="Hipervnculo"/>
            <w:i/>
            <w:color w:val="0000FF"/>
          </w:rPr>
          <w:t>CompartirIgual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3.0 </w:t>
        </w:r>
        <w:proofErr w:type="spellStart"/>
        <w:r w:rsidR="00073BC3" w:rsidRPr="00813CC6">
          <w:rPr>
            <w:rStyle w:val="Hipervnculo"/>
            <w:i/>
            <w:color w:val="0000FF"/>
          </w:rPr>
          <w:t>Unported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</w:t>
        </w:r>
        <w:proofErr w:type="spellStart"/>
        <w:r w:rsidR="00073BC3" w:rsidRPr="00813CC6">
          <w:rPr>
            <w:rStyle w:val="Hipervnculo"/>
            <w:i/>
            <w:color w:val="0000FF"/>
          </w:rPr>
          <w:t>License</w:t>
        </w:r>
        <w:proofErr w:type="spellEnd"/>
      </w:hyperlink>
      <w:r w:rsidR="00073BC3" w:rsidRPr="00813CC6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039"/>
        <w:gridCol w:w="4631"/>
        <w:gridCol w:w="1489"/>
        <w:gridCol w:w="1489"/>
      </w:tblGrid>
      <w:tr w:rsidR="00234706" w:rsidRPr="00140555" w:rsidTr="005B11CA">
        <w:trPr>
          <w:cantSplit/>
          <w:tblHeader/>
        </w:trPr>
        <w:tc>
          <w:tcPr>
            <w:tcW w:w="95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Bertsioa</w:t>
            </w:r>
          </w:p>
        </w:tc>
        <w:tc>
          <w:tcPr>
            <w:tcW w:w="103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Data</w:t>
            </w:r>
          </w:p>
        </w:tc>
        <w:tc>
          <w:tcPr>
            <w:tcW w:w="4631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Aldaketen laburpena</w:t>
            </w:r>
          </w:p>
        </w:tc>
        <w:tc>
          <w:tcPr>
            <w:tcW w:w="148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Egilea:</w:t>
            </w:r>
          </w:p>
        </w:tc>
        <w:tc>
          <w:tcPr>
            <w:tcW w:w="148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proofErr w:type="spellStart"/>
            <w:r w:rsidRPr="00D403F6">
              <w:rPr>
                <w:lang w:val="eu-ES"/>
              </w:rPr>
              <w:t>Onartzailea</w:t>
            </w:r>
            <w:proofErr w:type="spellEnd"/>
            <w:r w:rsidRPr="00D403F6">
              <w:rPr>
                <w:lang w:val="eu-ES"/>
              </w:rPr>
              <w:t>:</w:t>
            </w:r>
          </w:p>
        </w:tc>
      </w:tr>
      <w:tr w:rsidR="00A63DDF" w:rsidRPr="00140555" w:rsidTr="005B620A">
        <w:tc>
          <w:tcPr>
            <w:tcW w:w="959" w:type="dxa"/>
          </w:tcPr>
          <w:p w:rsidR="00A63DDF" w:rsidRPr="00140555" w:rsidRDefault="00A63DDF" w:rsidP="00957EA8">
            <w:pPr>
              <w:pStyle w:val="Tabla"/>
            </w:pPr>
            <w:r>
              <w:t>1.0</w:t>
            </w:r>
          </w:p>
        </w:tc>
        <w:tc>
          <w:tcPr>
            <w:tcW w:w="1039" w:type="dxa"/>
          </w:tcPr>
          <w:p w:rsidR="00A63DDF" w:rsidRPr="00140555" w:rsidRDefault="004C2EF5" w:rsidP="004C2EF5">
            <w:pPr>
              <w:pStyle w:val="Tabla"/>
            </w:pPr>
            <w:r>
              <w:t>2017</w:t>
            </w:r>
            <w:r w:rsidR="00D403F6">
              <w:t>/12/15</w:t>
            </w:r>
          </w:p>
        </w:tc>
        <w:tc>
          <w:tcPr>
            <w:tcW w:w="4631" w:type="dxa"/>
          </w:tcPr>
          <w:p w:rsidR="00A63DDF" w:rsidRPr="00140555" w:rsidRDefault="00D403F6" w:rsidP="00F37CC3">
            <w:pPr>
              <w:pStyle w:val="Tabla"/>
            </w:pPr>
            <w:r w:rsidRPr="00D403F6">
              <w:rPr>
                <w:lang w:val="eu-ES"/>
              </w:rPr>
              <w:t>Lehenengo bertsioa</w:t>
            </w:r>
          </w:p>
        </w:tc>
        <w:tc>
          <w:tcPr>
            <w:tcW w:w="1489" w:type="dxa"/>
          </w:tcPr>
          <w:p w:rsidR="00A63DDF" w:rsidRPr="00140555" w:rsidRDefault="004C2EF5" w:rsidP="00957EA8">
            <w:pPr>
              <w:pStyle w:val="Tabla"/>
            </w:pPr>
            <w:proofErr w:type="spellStart"/>
            <w:r>
              <w:t>Gfi</w:t>
            </w:r>
            <w:proofErr w:type="spellEnd"/>
          </w:p>
        </w:tc>
        <w:tc>
          <w:tcPr>
            <w:tcW w:w="1489" w:type="dxa"/>
          </w:tcPr>
          <w:p w:rsidR="00A63DDF" w:rsidRPr="00140555" w:rsidRDefault="00A63DDF" w:rsidP="00791C31">
            <w:pPr>
              <w:pStyle w:val="Tabla"/>
            </w:pPr>
          </w:p>
        </w:tc>
      </w:tr>
      <w:tr w:rsidR="00EE48BB" w:rsidRPr="00140555" w:rsidTr="005B620A">
        <w:tc>
          <w:tcPr>
            <w:tcW w:w="959" w:type="dxa"/>
          </w:tcPr>
          <w:p w:rsidR="00EE48BB" w:rsidRPr="00140555" w:rsidRDefault="00EE48BB" w:rsidP="00F9732D">
            <w:pPr>
              <w:pStyle w:val="Tabla"/>
            </w:pPr>
          </w:p>
        </w:tc>
        <w:tc>
          <w:tcPr>
            <w:tcW w:w="1039" w:type="dxa"/>
          </w:tcPr>
          <w:p w:rsidR="00EE48BB" w:rsidRPr="00140555" w:rsidRDefault="00EE48BB" w:rsidP="00F9732D">
            <w:pPr>
              <w:pStyle w:val="Tabla"/>
            </w:pPr>
          </w:p>
        </w:tc>
        <w:tc>
          <w:tcPr>
            <w:tcW w:w="4631" w:type="dxa"/>
          </w:tcPr>
          <w:p w:rsidR="00EE48BB" w:rsidRPr="00140555" w:rsidRDefault="00EE48BB" w:rsidP="00F9732D">
            <w:pPr>
              <w:pStyle w:val="Tabla"/>
            </w:pPr>
          </w:p>
        </w:tc>
        <w:tc>
          <w:tcPr>
            <w:tcW w:w="1489" w:type="dxa"/>
          </w:tcPr>
          <w:p w:rsidR="00EE48BB" w:rsidRPr="00140555" w:rsidRDefault="00EE48BB" w:rsidP="00D46220">
            <w:pPr>
              <w:pStyle w:val="Tabla"/>
            </w:pPr>
          </w:p>
        </w:tc>
        <w:tc>
          <w:tcPr>
            <w:tcW w:w="1489" w:type="dxa"/>
          </w:tcPr>
          <w:p w:rsidR="00EE48BB" w:rsidRPr="00140555" w:rsidRDefault="00EE48BB" w:rsidP="00D46220">
            <w:pPr>
              <w:pStyle w:val="Tabla"/>
            </w:pPr>
          </w:p>
        </w:tc>
      </w:tr>
      <w:tr w:rsidR="00234706" w:rsidRPr="00140555" w:rsidTr="005B620A">
        <w:tc>
          <w:tcPr>
            <w:tcW w:w="95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03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4631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</w:tr>
      <w:tr w:rsidR="00234706" w:rsidRPr="00834191" w:rsidTr="005B620A">
        <w:tc>
          <w:tcPr>
            <w:tcW w:w="959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1039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4631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1489" w:type="dxa"/>
          </w:tcPr>
          <w:p w:rsidR="00234706" w:rsidRPr="00834191" w:rsidRDefault="00234706" w:rsidP="00834191">
            <w:pPr>
              <w:pStyle w:val="Tabla"/>
            </w:pPr>
          </w:p>
        </w:tc>
        <w:tc>
          <w:tcPr>
            <w:tcW w:w="1489" w:type="dxa"/>
          </w:tcPr>
          <w:p w:rsidR="00234706" w:rsidRPr="00834191" w:rsidRDefault="00234706" w:rsidP="00834191">
            <w:pPr>
              <w:pStyle w:val="Tabla"/>
            </w:pPr>
          </w:p>
        </w:tc>
      </w:tr>
      <w:tr w:rsidR="00234706" w:rsidRPr="00140555" w:rsidTr="005B620A">
        <w:tc>
          <w:tcPr>
            <w:tcW w:w="95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03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4631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</w:tr>
    </w:tbl>
    <w:p w:rsidR="00F01A16" w:rsidRDefault="00D403F6" w:rsidP="00D403F6">
      <w:pPr>
        <w:pStyle w:val="ndice"/>
        <w:spacing w:line="320" w:lineRule="auto"/>
      </w:pPr>
      <w:r w:rsidRPr="00D403F6">
        <w:rPr>
          <w:lang w:val="eu-ES"/>
        </w:rPr>
        <w:lastRenderedPageBreak/>
        <w:t xml:space="preserve">Edukia </w:t>
      </w:r>
    </w:p>
    <w:p w:rsidR="00F376FE" w:rsidRDefault="008F2376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r>
        <w:rPr>
          <w:b w:val="0"/>
        </w:rPr>
        <w:fldChar w:fldCharType="begin"/>
      </w:r>
      <w:r w:rsidR="00EB6422">
        <w:rPr>
          <w:b w:val="0"/>
        </w:rPr>
        <w:instrText xml:space="preserve"> TOC \o "1-4" \h \z \u </w:instrText>
      </w:r>
      <w:r>
        <w:rPr>
          <w:b w:val="0"/>
        </w:rPr>
        <w:fldChar w:fldCharType="separate"/>
      </w:r>
      <w:hyperlink w:anchor="_Toc506535818" w:history="1">
        <w:r w:rsidR="00F376FE" w:rsidRPr="00DD370B">
          <w:rPr>
            <w:rStyle w:val="Hipervnculo"/>
            <w:noProof/>
            <w:lang w:val="es-ES_tradnl"/>
          </w:rPr>
          <w:t>1</w:t>
        </w:r>
        <w:r w:rsidR="00F376F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Sarrera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_Toc506535818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5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19" w:history="1">
        <w:r w:rsidR="00F376FE" w:rsidRPr="00DD370B">
          <w:rPr>
            <w:rStyle w:val="Hipervnculo"/>
            <w:noProof/>
            <w:lang w:val="es-ES_tradnl"/>
          </w:rPr>
          <w:t>1.1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Sistemaren helburuak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_Toc506535819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5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20" w:history="1">
        <w:r w:rsidR="00F376FE" w:rsidRPr="00DD370B">
          <w:rPr>
            <w:rStyle w:val="Hipervnculo"/>
            <w:noProof/>
            <w:lang w:val="es-ES_tradnl"/>
          </w:rPr>
          <w:t>1.2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Eginkizunak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_Toc506535820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5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21" w:history="1">
        <w:r w:rsidR="00F376FE" w:rsidRPr="00DD370B">
          <w:rPr>
            <w:rStyle w:val="Hipervnculo"/>
            <w:noProof/>
            <w:lang w:val="es-ES_tradnl"/>
          </w:rPr>
          <w:t>1.3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Hasiera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_Toc506535821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5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6535822" w:history="1">
        <w:r w:rsidR="00F376FE" w:rsidRPr="00DD370B">
          <w:rPr>
            <w:rStyle w:val="Hipervnculo"/>
            <w:noProof/>
            <w:lang w:val="es-ES_tradnl"/>
          </w:rPr>
          <w:t>2</w:t>
        </w:r>
        <w:r w:rsidR="00F376F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Glosarioa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_Toc506535822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7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6535823" w:history="1">
        <w:r w:rsidR="00F376FE" w:rsidRPr="00DD370B">
          <w:rPr>
            <w:rStyle w:val="Hipervnculo"/>
            <w:noProof/>
            <w:lang w:val="es-ES_tradnl"/>
          </w:rPr>
          <w:t>3</w:t>
        </w:r>
        <w:r w:rsidR="00F376F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Pantailaren antolaera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_Toc506535823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8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24" w:history="1">
        <w:r w:rsidR="00F376FE" w:rsidRPr="00DD370B">
          <w:rPr>
            <w:rStyle w:val="Hipervnculo"/>
            <w:noProof/>
            <w:lang w:val="es-ES_tradnl"/>
          </w:rPr>
          <w:t>3.1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Goiburua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_Toc506535824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8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25" w:history="1">
        <w:r w:rsidR="00F376FE" w:rsidRPr="00DD370B">
          <w:rPr>
            <w:rStyle w:val="Hipervnculo"/>
            <w:noProof/>
            <w:lang w:val="es-ES_tradnl"/>
          </w:rPr>
          <w:t>3.2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Lan-eremua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_Toc506535825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8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26" w:history="1">
        <w:r w:rsidR="00F376FE" w:rsidRPr="00DD370B">
          <w:rPr>
            <w:rStyle w:val="Hipervnculo"/>
            <w:noProof/>
          </w:rPr>
          <w:t>3.2.1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Menuak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_Toc506535826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9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27" w:history="1">
        <w:r w:rsidR="00F376FE" w:rsidRPr="00DD370B">
          <w:rPr>
            <w:rStyle w:val="Hipervnculo"/>
            <w:noProof/>
          </w:rPr>
          <w:t>3.2.2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Erabiltzailea identifikatzea eta nabigazio-bidea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_Toc506535827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10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28" w:history="1">
        <w:r w:rsidR="00F376FE" w:rsidRPr="00DD370B">
          <w:rPr>
            <w:rStyle w:val="Hipervnculo"/>
            <w:noProof/>
          </w:rPr>
          <w:t>3.2.3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Datuak eta edukiak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_Toc506535828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10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29" w:history="1">
        <w:r w:rsidR="00F376FE" w:rsidRPr="00DD370B">
          <w:rPr>
            <w:rStyle w:val="Hipervnculo"/>
            <w:noProof/>
            <w:lang w:val="es-ES_tradnl"/>
          </w:rPr>
          <w:t>3.3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Orri-oina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_Toc506535829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10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6535830" w:history="1">
        <w:r w:rsidR="00F376FE" w:rsidRPr="00DD370B">
          <w:rPr>
            <w:rStyle w:val="Hipervnculo"/>
            <w:noProof/>
            <w:lang w:val="es-ES_tradnl"/>
          </w:rPr>
          <w:t>4</w:t>
        </w:r>
        <w:r w:rsidR="00F376F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Administrazioa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_Toc506535830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12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31" w:history="1">
        <w:r w:rsidR="00F376FE" w:rsidRPr="00DD370B">
          <w:rPr>
            <w:rStyle w:val="Hipervnculo"/>
            <w:noProof/>
            <w:lang w:val="es-ES_tradnl"/>
          </w:rPr>
          <w:t>4.1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Erabiltzaileen mantenua – Erakundeko Teknikariak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_Toc506535831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12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32" w:history="1">
        <w:r w:rsidR="00F376FE" w:rsidRPr="00DD370B">
          <w:rPr>
            <w:rStyle w:val="Hipervnculo"/>
            <w:noProof/>
            <w:lang w:val="es-ES_tradnl"/>
          </w:rPr>
          <w:t>4.1.1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Erabiltzaileari alta ematea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_Toc506535832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13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33" w:history="1">
        <w:r w:rsidR="00F376FE" w:rsidRPr="00DD370B">
          <w:rPr>
            <w:rStyle w:val="Hipervnculo"/>
            <w:noProof/>
            <w:lang w:val="es-ES_tradnl"/>
          </w:rPr>
          <w:t>4.1.2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Erakundeko Teknikariaren xehetasunak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_Toc506535833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14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34" w:history="1">
        <w:r w:rsidR="00F376FE" w:rsidRPr="00DD370B">
          <w:rPr>
            <w:rStyle w:val="Hipervnculo"/>
            <w:noProof/>
            <w:lang w:val="es-ES_tradnl"/>
          </w:rPr>
          <w:t>4.1.3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Erakundeko Teknikariaren eta Erakundearen arteko erlazioari Alta emateko pantaila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_Toc506535834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16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35" w:history="1">
        <w:r w:rsidR="00F376FE" w:rsidRPr="00DD370B">
          <w:rPr>
            <w:rStyle w:val="Hipervnculo"/>
            <w:noProof/>
            <w:lang w:val="es-ES_tradnl"/>
          </w:rPr>
          <w:t>4.2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Erakundeen Mantenua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_Toc506535835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18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36" w:history="1">
        <w:r w:rsidR="00F376FE" w:rsidRPr="00DD370B">
          <w:rPr>
            <w:rStyle w:val="Hipervnculo"/>
            <w:noProof/>
            <w:lang w:val="es-ES_tradnl"/>
          </w:rPr>
          <w:t>4.2.1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Erakundeei Alta ematea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_Toc506535836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19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37" w:history="1">
        <w:r w:rsidR="00F376FE" w:rsidRPr="00DD370B">
          <w:rPr>
            <w:rStyle w:val="Hipervnculo"/>
            <w:noProof/>
          </w:rPr>
          <w:t>4.2.2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Erakundearen Xehetasunak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_Toc506535837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20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38" w:history="1">
        <w:r w:rsidR="00F376FE" w:rsidRPr="00DD370B">
          <w:rPr>
            <w:rStyle w:val="Hipervnculo"/>
            <w:noProof/>
            <w:lang w:val="eu-ES"/>
          </w:rPr>
          <w:t>4.2.3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Erakundearen aktibatzea eta desaktibatzea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_Toc506535838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22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39" w:history="1">
        <w:r w:rsidR="00F376FE" w:rsidRPr="00DD370B">
          <w:rPr>
            <w:rStyle w:val="Hipervnculo"/>
            <w:noProof/>
          </w:rPr>
          <w:t>4.2.4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Erakunde bateko teknikariaren eta Plan Estrategikoaren arteko lotura egitea eta lotura kentzea.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_Toc506535839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22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40" w:history="1">
        <w:r w:rsidR="00F376FE" w:rsidRPr="00DD370B">
          <w:rPr>
            <w:rStyle w:val="Hipervnculo"/>
            <w:noProof/>
            <w:lang w:val="es-ES_tradnl"/>
          </w:rPr>
          <w:t>4.3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Plangintzaldien mantenua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_Toc506535840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24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41" w:history="1">
        <w:r w:rsidR="00F376FE" w:rsidRPr="00DD370B">
          <w:rPr>
            <w:rStyle w:val="Hipervnculo"/>
            <w:noProof/>
          </w:rPr>
          <w:t>4.3.1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Plangintzaldiari Alta ematea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_Toc506535841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25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42" w:history="1">
        <w:r w:rsidR="00F376FE" w:rsidRPr="00DD370B">
          <w:rPr>
            <w:rStyle w:val="Hipervnculo"/>
            <w:noProof/>
          </w:rPr>
          <w:t>4.3.2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Plangintzaldiaren Xehetasunak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_Toc506535842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25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6535843" w:history="1">
        <w:r w:rsidR="00F376FE" w:rsidRPr="00DD370B">
          <w:rPr>
            <w:rStyle w:val="Hipervnculo"/>
            <w:noProof/>
            <w:lang w:val="es-ES_tradnl"/>
          </w:rPr>
          <w:t>5</w:t>
        </w:r>
        <w:r w:rsidR="00F376F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Plan Estrategikoak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_Toc506535843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27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44" w:history="1">
        <w:r w:rsidR="00F376FE" w:rsidRPr="00DD370B">
          <w:rPr>
            <w:rStyle w:val="Hipervnculo"/>
            <w:noProof/>
            <w:lang w:val="es-ES_tradnl"/>
          </w:rPr>
          <w:t>5.1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Plan Estrategikoak Bilatu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_Toc506535844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27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45" w:history="1">
        <w:r w:rsidR="00F376FE" w:rsidRPr="00DD370B">
          <w:rPr>
            <w:rStyle w:val="Hipervnculo"/>
            <w:noProof/>
            <w:lang w:val="es-ES_tradnl"/>
          </w:rPr>
          <w:t>5.2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Plan Estrategikoen Xehetasunak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_Toc506535845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29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46" w:history="1">
        <w:r w:rsidR="00F376FE" w:rsidRPr="00DD370B">
          <w:rPr>
            <w:rStyle w:val="Hipervnculo"/>
            <w:noProof/>
            <w:lang w:val="es-ES_tradnl"/>
          </w:rPr>
          <w:t>5.3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Plan Estrategikoen bertsioak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_Toc506535846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33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6535847" w:history="1">
        <w:r w:rsidR="00F376FE" w:rsidRPr="00DD370B">
          <w:rPr>
            <w:rStyle w:val="Hipervnculo"/>
            <w:noProof/>
            <w:lang w:val="es-ES_tradnl"/>
          </w:rPr>
          <w:t>6</w:t>
        </w:r>
        <w:r w:rsidR="00F376F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Kudeaketa Planak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_Toc506535847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35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48" w:history="1">
        <w:r w:rsidR="00F376FE" w:rsidRPr="00DD370B">
          <w:rPr>
            <w:rStyle w:val="Hipervnculo"/>
            <w:noProof/>
            <w:lang w:val="es-ES_tradnl"/>
          </w:rPr>
          <w:t>6.1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Kudeaketa Planak Bilatu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_Toc506535848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35</w:t>
        </w:r>
        <w:r w:rsidR="00F376FE">
          <w:rPr>
            <w:noProof/>
            <w:webHidden/>
          </w:rPr>
          <w:fldChar w:fldCharType="end"/>
        </w:r>
      </w:hyperlink>
    </w:p>
    <w:p w:rsidR="00F376FE" w:rsidRDefault="00A114C4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35849" w:history="1">
        <w:r w:rsidR="00F376FE" w:rsidRPr="00DD370B">
          <w:rPr>
            <w:rStyle w:val="Hipervnculo"/>
            <w:noProof/>
            <w:lang w:val="es-ES_tradnl"/>
          </w:rPr>
          <w:t>6.2</w:t>
        </w:r>
        <w:r w:rsidR="00F376FE"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="00F376FE" w:rsidRPr="00DD370B">
          <w:rPr>
            <w:rStyle w:val="Hipervnculo"/>
            <w:noProof/>
            <w:lang w:val="eu-ES"/>
          </w:rPr>
          <w:t>Kudeaketa Planaren Xehetasunak</w:t>
        </w:r>
        <w:r w:rsidR="00F376FE">
          <w:rPr>
            <w:noProof/>
            <w:webHidden/>
          </w:rPr>
          <w:tab/>
        </w:r>
        <w:r w:rsidR="00F376FE">
          <w:rPr>
            <w:noProof/>
            <w:webHidden/>
          </w:rPr>
          <w:fldChar w:fldCharType="begin"/>
        </w:r>
        <w:r w:rsidR="00F376FE">
          <w:rPr>
            <w:noProof/>
            <w:webHidden/>
          </w:rPr>
          <w:instrText xml:space="preserve"> PAGEREF _Toc506535849 \h </w:instrText>
        </w:r>
        <w:r w:rsidR="00F376FE">
          <w:rPr>
            <w:noProof/>
            <w:webHidden/>
          </w:rPr>
        </w:r>
        <w:r w:rsidR="00F376FE">
          <w:rPr>
            <w:noProof/>
            <w:webHidden/>
          </w:rPr>
          <w:fldChar w:fldCharType="separate"/>
        </w:r>
        <w:r w:rsidR="00F376FE">
          <w:rPr>
            <w:noProof/>
            <w:webHidden/>
          </w:rPr>
          <w:t>36</w:t>
        </w:r>
        <w:r w:rsidR="00F376FE">
          <w:rPr>
            <w:noProof/>
            <w:webHidden/>
          </w:rPr>
          <w:fldChar w:fldCharType="end"/>
        </w:r>
      </w:hyperlink>
    </w:p>
    <w:p w:rsidR="00F01A16" w:rsidRDefault="008F2376" w:rsidP="00E627C5">
      <w:pPr>
        <w:rPr>
          <w:lang w:val="es-ES_tradnl"/>
        </w:rPr>
      </w:pPr>
      <w:r>
        <w:rPr>
          <w:b/>
        </w:rPr>
        <w:fldChar w:fldCharType="end"/>
      </w:r>
    </w:p>
    <w:p w:rsidR="00D940AD" w:rsidRDefault="00D940AD" w:rsidP="00E627C5">
      <w:pPr>
        <w:rPr>
          <w:lang w:val="es-ES_tradnl"/>
        </w:rPr>
        <w:sectPr w:rsidR="00D940AD" w:rsidSect="0011006C">
          <w:headerReference w:type="default" r:id="rId15"/>
          <w:footerReference w:type="default" r:id="rId16"/>
          <w:headerReference w:type="first" r:id="rId17"/>
          <w:footerReference w:type="first" r:id="rId18"/>
          <w:pgSz w:w="11906" w:h="16838" w:code="9"/>
          <w:pgMar w:top="2268" w:right="964" w:bottom="1418" w:left="1191" w:header="794" w:footer="567" w:gutter="284"/>
          <w:cols w:space="708"/>
          <w:titlePg/>
          <w:docGrid w:linePitch="360"/>
        </w:sectPr>
      </w:pPr>
    </w:p>
    <w:p w:rsidR="00F60038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0" w:name="_Toc506535818"/>
      <w:r w:rsidRPr="00D403F6">
        <w:rPr>
          <w:lang w:val="eu-ES"/>
        </w:rPr>
        <w:lastRenderedPageBreak/>
        <w:t>Sarrera</w:t>
      </w:r>
      <w:bookmarkEnd w:id="0"/>
    </w:p>
    <w:p w:rsidR="004C2EF5" w:rsidRPr="004C2EF5" w:rsidRDefault="00D403F6" w:rsidP="00D403F6">
      <w:pPr>
        <w:spacing w:line="320" w:lineRule="auto"/>
        <w:rPr>
          <w:lang w:val="es-ES_tradnl"/>
        </w:rPr>
      </w:pPr>
      <w:r w:rsidRPr="00D403F6">
        <w:rPr>
          <w:lang w:val="eu-ES"/>
        </w:rPr>
        <w:t>Agiri hau AB39A – Euskara Planak aplikazioaren erabiltzaileentzako eskuliburua da, Kultura eta Hizkuntza Politika Saileko (HPS) Teknikari profila duten erabiltzaileei zuzendutakoa.</w:t>
      </w:r>
      <w:r w:rsidR="005C645A">
        <w:rPr>
          <w:lang w:val="es-ES_tradnl"/>
        </w:rPr>
        <w:t xml:space="preserve"> </w:t>
      </w:r>
      <w:r w:rsidRPr="00D403F6">
        <w:rPr>
          <w:lang w:val="eu-ES"/>
        </w:rPr>
        <w:t>Sistema hau Eusko Jaurlaritzako Kultura eta Hizkuntza Politika Sailerako egin da.</w:t>
      </w:r>
    </w:p>
    <w:p w:rsidR="00F02A56" w:rsidRDefault="00D403F6" w:rsidP="00D403F6">
      <w:pPr>
        <w:pStyle w:val="Ttulo2"/>
        <w:spacing w:line="320" w:lineRule="auto"/>
      </w:pPr>
      <w:bookmarkStart w:id="1" w:name="_Toc506535819"/>
      <w:bookmarkStart w:id="2" w:name="OLE_LINK20"/>
      <w:bookmarkStart w:id="3" w:name="OLE_LINK21"/>
      <w:r w:rsidRPr="00D403F6">
        <w:rPr>
          <w:lang w:val="eu-ES"/>
        </w:rPr>
        <w:t>Sistemaren helburuak</w:t>
      </w:r>
      <w:bookmarkEnd w:id="1"/>
    </w:p>
    <w:p w:rsidR="00234AC4" w:rsidRDefault="00D403F6" w:rsidP="00D403F6">
      <w:pPr>
        <w:spacing w:line="320" w:lineRule="auto"/>
      </w:pPr>
      <w:r w:rsidRPr="00D403F6">
        <w:rPr>
          <w:lang w:val="eu-ES"/>
        </w:rPr>
        <w:t xml:space="preserve">Sistemaren helburua da EAEko Herri Administrazioei, </w:t>
      </w:r>
      <w:r w:rsidR="0050093B">
        <w:rPr>
          <w:lang w:val="eu-ES"/>
        </w:rPr>
        <w:t>Erakunde</w:t>
      </w:r>
      <w:r w:rsidRPr="00D403F6">
        <w:rPr>
          <w:lang w:val="eu-ES"/>
        </w:rPr>
        <w:t xml:space="preserve"> Pribatuei eta Sozietate Publikoei euskararen erabileraren normalizaziorako neurriak bultzatzera bideratutako Plan Estrategikoak eta Kudeaketa Planak sortzen laguntzea.</w:t>
      </w:r>
      <w:r w:rsidR="005C645A">
        <w:t xml:space="preserve"> </w:t>
      </w:r>
      <w:r w:rsidRPr="00D403F6">
        <w:rPr>
          <w:lang w:val="eu-ES"/>
        </w:rPr>
        <w:t xml:space="preserve">Kudeaketa Plan bat da </w:t>
      </w:r>
      <w:r w:rsidR="0050093B">
        <w:rPr>
          <w:lang w:val="eu-ES"/>
        </w:rPr>
        <w:t>Erakunde</w:t>
      </w:r>
      <w:r w:rsidRPr="00D403F6">
        <w:rPr>
          <w:lang w:val="eu-ES"/>
        </w:rPr>
        <w:t xml:space="preserve"> batek, Plan Estrategikoan definitutako helburuak betetzen saiatzeko, urtero ezartzen duen plana. </w:t>
      </w:r>
    </w:p>
    <w:p w:rsidR="005C645A" w:rsidRDefault="00D403F6" w:rsidP="00D403F6">
      <w:pPr>
        <w:spacing w:line="320" w:lineRule="auto"/>
      </w:pPr>
      <w:r w:rsidRPr="00D403F6">
        <w:rPr>
          <w:lang w:val="eu-ES"/>
        </w:rPr>
        <w:t>Plan Estrategikoak zein Kudeaketa Planak</w:t>
      </w:r>
      <w:r w:rsidR="0033258E">
        <w:rPr>
          <w:lang w:val="eu-ES"/>
        </w:rPr>
        <w:t xml:space="preserve"> hainbat ardatz</w:t>
      </w:r>
      <w:r w:rsidR="0033258E" w:rsidRPr="00D403F6">
        <w:rPr>
          <w:lang w:val="eu-ES"/>
        </w:rPr>
        <w:t>etan</w:t>
      </w:r>
      <w:r w:rsidRPr="00D403F6">
        <w:rPr>
          <w:lang w:val="eu-ES"/>
        </w:rPr>
        <w:t xml:space="preserve"> oinarrituta egituratzen dira; ardatz horietako bakoitzak maila ezberdinetako elementuak ditu hari lotuta, era horretan, zuhaitz-erako egitura bat osatuz.</w:t>
      </w:r>
    </w:p>
    <w:p w:rsidR="006C3A01" w:rsidRDefault="00D403F6" w:rsidP="00D403F6">
      <w:pPr>
        <w:spacing w:line="320" w:lineRule="auto"/>
      </w:pPr>
      <w:r w:rsidRPr="00D403F6">
        <w:rPr>
          <w:lang w:val="eu-ES"/>
        </w:rPr>
        <w:t xml:space="preserve">Behin Plan Estrategikoa egin ondoren,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teknikariak Kultura eta Hizkuntza Politika Sailari bidal dakioke plan hori, azken horrek gainbegira dezan.</w:t>
      </w:r>
      <w:r w:rsidR="00E725D0">
        <w:t xml:space="preserve"> </w:t>
      </w:r>
      <w:r w:rsidRPr="00D403F6">
        <w:rPr>
          <w:lang w:val="eu-ES"/>
        </w:rPr>
        <w:t>Bidalketa hori Komunikazio bidez egiten da, Administrazioari bidaltzen zaion Eskabide bat beteta.</w:t>
      </w:r>
      <w:r w:rsidR="006C3A01">
        <w:t xml:space="preserve"> </w:t>
      </w:r>
    </w:p>
    <w:p w:rsidR="005C645A" w:rsidRDefault="00D403F6" w:rsidP="00D403F6">
      <w:pPr>
        <w:spacing w:line="320" w:lineRule="auto"/>
      </w:pPr>
      <w:r w:rsidRPr="00D403F6">
        <w:rPr>
          <w:lang w:val="eu-ES"/>
        </w:rPr>
        <w:t xml:space="preserve">Teknikariak txostena eskatzen badu, HPS (Hizkuntza Politika Saila) Saileko Teknikariak </w:t>
      </w:r>
      <w:r w:rsidR="0050093B">
        <w:rPr>
          <w:lang w:val="eu-ES"/>
        </w:rPr>
        <w:t>Erakundearen</w:t>
      </w:r>
      <w:r w:rsidRPr="00D403F6">
        <w:rPr>
          <w:lang w:val="eu-ES"/>
        </w:rPr>
        <w:t xml:space="preserve"> Plan Estrategikoa aztertu eta txostena egingo du; Saileko Zuzendariak sinatuko du txosten hori.</w:t>
      </w:r>
      <w:r w:rsidR="00AB759E">
        <w:t xml:space="preserve"> </w:t>
      </w:r>
      <w:r w:rsidRPr="00D403F6">
        <w:rPr>
          <w:lang w:val="eu-ES"/>
        </w:rPr>
        <w:t xml:space="preserve">Txosten hori </w:t>
      </w:r>
      <w:r w:rsidR="0050093B">
        <w:rPr>
          <w:lang w:val="eu-ES"/>
        </w:rPr>
        <w:t>Erakundeari</w:t>
      </w:r>
      <w:r w:rsidRPr="00D403F6">
        <w:rPr>
          <w:lang w:val="eu-ES"/>
        </w:rPr>
        <w:t xml:space="preserve"> bidaliko zaio eta, txosten horretan oinarrituta, Plan Estrategikoa aldatu ahal izango du </w:t>
      </w:r>
      <w:r w:rsidR="0050093B">
        <w:rPr>
          <w:lang w:val="eu-ES"/>
        </w:rPr>
        <w:t>Erakundeak</w:t>
      </w:r>
      <w:r w:rsidRPr="00D403F6">
        <w:rPr>
          <w:lang w:val="eu-ES"/>
        </w:rPr>
        <w:t>, adierazitako ildoetara egokitzeko.</w:t>
      </w:r>
    </w:p>
    <w:p w:rsidR="00DB2D20" w:rsidRDefault="00D403F6" w:rsidP="00D403F6">
      <w:pPr>
        <w:spacing w:line="320" w:lineRule="auto"/>
      </w:pPr>
      <w:r w:rsidRPr="00D403F6">
        <w:rPr>
          <w:lang w:val="eu-ES"/>
        </w:rPr>
        <w:t xml:space="preserve">Behin Plan Estrategikoa sortu ondoren, Kudeaketa Plana sor ditzake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Teknikariak; plan horietan, Plan Estrategikoan ezarritako helburuak betetzeko egingo diren ekintzak jasoko ditu.</w:t>
      </w:r>
    </w:p>
    <w:p w:rsidR="00431C65" w:rsidRDefault="00D403F6" w:rsidP="00D403F6">
      <w:pPr>
        <w:pStyle w:val="Ttulo2"/>
        <w:spacing w:line="320" w:lineRule="auto"/>
      </w:pPr>
      <w:bookmarkStart w:id="4" w:name="_Toc506535820"/>
      <w:bookmarkEnd w:id="2"/>
      <w:bookmarkEnd w:id="3"/>
      <w:r w:rsidRPr="00D403F6">
        <w:rPr>
          <w:lang w:val="eu-ES"/>
        </w:rPr>
        <w:t>Eginkizunak</w:t>
      </w:r>
      <w:bookmarkEnd w:id="4"/>
    </w:p>
    <w:p w:rsidR="000C4759" w:rsidRDefault="00D403F6" w:rsidP="00D403F6">
      <w:pPr>
        <w:spacing w:line="320" w:lineRule="auto"/>
      </w:pPr>
      <w:r w:rsidRPr="00D403F6">
        <w:rPr>
          <w:lang w:val="eu-ES"/>
        </w:rPr>
        <w:t>Honako hauek dira HPS Teknikariak Sisteman egin ditzakeen eginkizunak:</w:t>
      </w:r>
    </w:p>
    <w:p w:rsidR="00B24C0F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Sistemaren konfigurazio orokorra:</w:t>
      </w:r>
      <w:r w:rsidR="00B24C0F">
        <w:t xml:space="preserve"> </w:t>
      </w:r>
      <w:r w:rsidR="0050093B">
        <w:rPr>
          <w:lang w:val="eu-ES"/>
        </w:rPr>
        <w:t>Erakundeen</w:t>
      </w:r>
      <w:r w:rsidRPr="00D403F6">
        <w:rPr>
          <w:lang w:val="eu-ES"/>
        </w:rPr>
        <w:t xml:space="preserve"> eta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Teknikarien kudeaketa</w:t>
      </w:r>
      <w:r w:rsidR="003002E2">
        <w:rPr>
          <w:lang w:val="eu-ES"/>
        </w:rPr>
        <w:t xml:space="preserve"> eta plangintzaldiak</w:t>
      </w:r>
      <w:r w:rsidRPr="00D403F6">
        <w:rPr>
          <w:lang w:val="eu-ES"/>
        </w:rPr>
        <w:t>.</w:t>
      </w:r>
    </w:p>
    <w:p w:rsidR="000C4759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Plan Estrategikoak kontsultatzea eta ebaluatzea, Plan Estrategikoen Bertsioak kontsultatzea barne.</w:t>
      </w:r>
    </w:p>
    <w:p w:rsidR="000C4759" w:rsidRPr="000C4759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Kudeaketa Planak kontsultatzea.</w:t>
      </w:r>
    </w:p>
    <w:p w:rsidR="00F02A56" w:rsidRDefault="00D403F6" w:rsidP="00D403F6">
      <w:pPr>
        <w:pStyle w:val="Ttulo2"/>
        <w:spacing w:line="320" w:lineRule="auto"/>
      </w:pPr>
      <w:bookmarkStart w:id="5" w:name="_Toc506535821"/>
      <w:r w:rsidRPr="00D403F6">
        <w:rPr>
          <w:lang w:val="eu-ES"/>
        </w:rPr>
        <w:t>Hasiera</w:t>
      </w:r>
      <w:bookmarkEnd w:id="5"/>
    </w:p>
    <w:p w:rsidR="00E35537" w:rsidRDefault="00D403F6" w:rsidP="00D403F6">
      <w:pPr>
        <w:spacing w:line="320" w:lineRule="auto"/>
      </w:pPr>
      <w:r w:rsidRPr="00D403F6">
        <w:rPr>
          <w:lang w:val="eu-ES"/>
        </w:rPr>
        <w:t xml:space="preserve">HPS Teknikaria XLNETS–eko </w:t>
      </w:r>
      <w:r w:rsidR="00B67369" w:rsidRPr="00D403F6">
        <w:rPr>
          <w:lang w:val="eu-ES"/>
        </w:rPr>
        <w:t>erabiltzaile-pasahitz</w:t>
      </w:r>
      <w:r w:rsidRPr="00D403F6">
        <w:rPr>
          <w:lang w:val="eu-ES"/>
        </w:rPr>
        <w:t xml:space="preserve"> bitartez balioztatu beharko da XLNET-en.</w:t>
      </w:r>
    </w:p>
    <w:p w:rsidR="00E35537" w:rsidRDefault="0033258E" w:rsidP="00E328E8">
      <w:pPr>
        <w:keepNext/>
        <w:jc w:val="center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95F12AA" wp14:editId="03D516CD">
            <wp:extent cx="5612130" cy="317436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537" w:rsidRDefault="00D403F6" w:rsidP="00D403F6">
      <w:pPr>
        <w:pStyle w:val="Imgen"/>
        <w:spacing w:line="320" w:lineRule="auto"/>
        <w:rPr>
          <w:noProof/>
        </w:rPr>
      </w:pPr>
      <w:r w:rsidRPr="00D403F6">
        <w:rPr>
          <w:lang w:val="eu-ES"/>
        </w:rPr>
        <w:t>1. Irudia.</w:t>
      </w:r>
      <w:r w:rsidR="00E35537" w:rsidRPr="00D403F6">
        <w:t xml:space="preserve"> </w:t>
      </w:r>
      <w:r w:rsidRPr="00D403F6">
        <w:rPr>
          <w:lang w:val="eu-ES"/>
        </w:rPr>
        <w:t>XLNET-en hasierako pantaila</w:t>
      </w:r>
    </w:p>
    <w:p w:rsidR="00E35537" w:rsidRDefault="00D403F6" w:rsidP="00D403F6">
      <w:pPr>
        <w:pStyle w:val="Imgen"/>
        <w:spacing w:line="320" w:lineRule="auto"/>
        <w:jc w:val="both"/>
        <w:rPr>
          <w:noProof/>
        </w:rPr>
      </w:pPr>
      <w:r w:rsidRPr="00D403F6">
        <w:rPr>
          <w:lang w:val="eu-ES"/>
        </w:rPr>
        <w:t>Behin sistema horretan kautotu</w:t>
      </w:r>
      <w:r w:rsidR="0033258E">
        <w:rPr>
          <w:lang w:val="eu-ES"/>
        </w:rPr>
        <w:t xml:space="preserve"> </w:t>
      </w:r>
      <w:r w:rsidRPr="00D403F6">
        <w:rPr>
          <w:lang w:val="eu-ES"/>
        </w:rPr>
        <w:t>ondoren, Sistemaren hasierako pantaila agertuko da:</w:t>
      </w:r>
    </w:p>
    <w:p w:rsidR="005F051C" w:rsidRDefault="00183B52" w:rsidP="005F051C">
      <w:pPr>
        <w:pStyle w:val="Imgen"/>
      </w:pPr>
      <w:r>
        <w:rPr>
          <w:noProof/>
          <w:lang w:val="es-ES_tradnl" w:eastAsia="es-ES_tradnl"/>
        </w:rPr>
        <w:drawing>
          <wp:inline distT="0" distB="0" distL="0" distR="0" wp14:anchorId="3CA4899C" wp14:editId="261A4C2D">
            <wp:extent cx="5612130" cy="3296285"/>
            <wp:effectExtent l="57150" t="57150" r="45720" b="56515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962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/>
                  </pic:spPr>
                </pic:pic>
              </a:graphicData>
            </a:graphic>
          </wp:inline>
        </w:drawing>
      </w:r>
      <w:r w:rsidR="00C411D0">
        <w:rPr>
          <w:noProof/>
          <w:lang w:val="es-ES_tradnl" w:eastAsia="es-ES_tradnl"/>
        </w:rPr>
        <w:t xml:space="preserve"> </w:t>
      </w:r>
    </w:p>
    <w:p w:rsidR="00B24C0F" w:rsidRDefault="00D403F6" w:rsidP="00D403F6">
      <w:pPr>
        <w:pStyle w:val="Imgen"/>
        <w:spacing w:line="320" w:lineRule="auto"/>
        <w:rPr>
          <w:noProof/>
        </w:rPr>
      </w:pPr>
      <w:r w:rsidRPr="00183B52">
        <w:rPr>
          <w:lang w:val="eu-ES"/>
        </w:rPr>
        <w:t>2. Irudia.</w:t>
      </w:r>
      <w:r w:rsidR="005F051C" w:rsidRPr="00183B52">
        <w:t xml:space="preserve"> </w:t>
      </w:r>
      <w:r w:rsidRPr="00183B52">
        <w:rPr>
          <w:lang w:val="eu-ES"/>
        </w:rPr>
        <w:t>Hasierako pantaila</w:t>
      </w:r>
    </w:p>
    <w:p w:rsidR="00EA683F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6" w:name="_Toc506535822"/>
      <w:r w:rsidRPr="00D403F6">
        <w:rPr>
          <w:lang w:val="eu-ES"/>
        </w:rPr>
        <w:lastRenderedPageBreak/>
        <w:t>Glosarioa</w:t>
      </w:r>
      <w:bookmarkEnd w:id="6"/>
    </w:p>
    <w:p w:rsidR="00A92724" w:rsidRDefault="00A92724" w:rsidP="00A92724">
      <w:pPr>
        <w:rPr>
          <w:lang w:val="es-ES_tradnl"/>
        </w:rPr>
      </w:pPr>
    </w:p>
    <w:tbl>
      <w:tblPr>
        <w:tblW w:w="921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7371"/>
      </w:tblGrid>
      <w:tr w:rsidR="00A9272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b/>
                <w:lang w:val="eu-ES" w:eastAsia="eu-ES" w:bidi="eu-ES"/>
              </w:rPr>
            </w:pPr>
            <w:r w:rsidRPr="00D403F6">
              <w:rPr>
                <w:b/>
                <w:lang w:val="eu-ES"/>
              </w:rPr>
              <w:t>Elementua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b/>
                <w:lang w:val="eu-ES" w:eastAsia="eu-ES" w:bidi="eu-ES"/>
              </w:rPr>
            </w:pPr>
            <w:r w:rsidRPr="00D403F6">
              <w:rPr>
                <w:b/>
                <w:lang w:val="eu-ES"/>
              </w:rPr>
              <w:t>Deskribapena</w:t>
            </w:r>
          </w:p>
        </w:tc>
      </w:tr>
      <w:tr w:rsidR="00A92724" w:rsidRPr="00A9272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/>
              </w:rPr>
              <w:t>HPS Teknikaria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Default="00D403F6" w:rsidP="0050093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lang w:val="eu-ES"/>
              </w:rPr>
              <w:t>Kultura eta Hizkuntza Politika Saileko teknikaria.</w:t>
            </w:r>
            <w:r w:rsidR="00A92724">
              <w:rPr>
                <w:lang w:val="es-ES_tradnl"/>
              </w:rPr>
              <w:t xml:space="preserve"> </w:t>
            </w:r>
            <w:r w:rsidRPr="00D403F6">
              <w:rPr>
                <w:lang w:val="eu-ES"/>
              </w:rPr>
              <w:t xml:space="preserve">Sistema administratzeaz eta </w:t>
            </w:r>
            <w:r w:rsidR="0050093B">
              <w:rPr>
                <w:lang w:val="eu-ES"/>
              </w:rPr>
              <w:t>Erakundearen</w:t>
            </w:r>
            <w:r w:rsidRPr="00D403F6">
              <w:rPr>
                <w:lang w:val="eu-ES"/>
              </w:rPr>
              <w:t xml:space="preserve"> Teknikariak bidalitako Plan Estrategikoa aztertzeaz arduratzen da, hark planari buruzko txostena eskatzen badu.</w:t>
            </w:r>
          </w:p>
        </w:tc>
      </w:tr>
      <w:tr w:rsidR="00A92724" w:rsidRPr="00A114C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A92724">
            <w:pPr>
              <w:rPr>
                <w:szCs w:val="22"/>
                <w:lang w:val="eu-ES" w:eastAsia="eu-ES" w:bidi="eu-ES"/>
              </w:rPr>
            </w:pPr>
            <w:r>
              <w:rPr>
                <w:szCs w:val="22"/>
              </w:rPr>
              <w:t>UDA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13CC6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 w:eastAsia="eu-ES" w:bidi="eu-ES"/>
              </w:rPr>
              <w:t>Aplikazioa Garatzeko Baliabideak.</w:t>
            </w:r>
            <w:r w:rsidR="00A92724" w:rsidRPr="00813CC6">
              <w:rPr>
                <w:szCs w:val="22"/>
                <w:lang w:val="eu-ES" w:eastAsia="eu-ES" w:bidi="eu-ES"/>
              </w:rPr>
              <w:t xml:space="preserve"> </w:t>
            </w:r>
            <w:r w:rsidRPr="00D403F6">
              <w:rPr>
                <w:szCs w:val="22"/>
                <w:lang w:val="eu-ES" w:eastAsia="eu-ES" w:bidi="eu-ES"/>
              </w:rPr>
              <w:t>Web aplikazioak garatzen laguntzen duen baliabide-multzoa (liburutegiak, frameworkak, osagaiak).</w:t>
            </w:r>
          </w:p>
        </w:tc>
      </w:tr>
      <w:tr w:rsidR="00A9272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A92724" w:rsidP="00D403F6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</w:rPr>
              <w:t>XLNETs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 w:eastAsia="eu-ES" w:bidi="eu-ES"/>
              </w:rPr>
              <w:t>Eusko Jaurlaritzaren kautotze-sistema.</w:t>
            </w:r>
          </w:p>
        </w:tc>
      </w:tr>
    </w:tbl>
    <w:p w:rsidR="00431C65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7" w:name="_Toc506535823"/>
      <w:r w:rsidRPr="00D403F6">
        <w:rPr>
          <w:lang w:val="eu-ES"/>
        </w:rPr>
        <w:lastRenderedPageBreak/>
        <w:t>Pantailaren antolaera</w:t>
      </w:r>
      <w:bookmarkEnd w:id="7"/>
    </w:p>
    <w:p w:rsidR="00E328E8" w:rsidRPr="00E328E8" w:rsidRDefault="00D403F6" w:rsidP="00D403F6">
      <w:pPr>
        <w:spacing w:line="320" w:lineRule="auto"/>
        <w:rPr>
          <w:lang w:val="es-ES_tradnl"/>
        </w:rPr>
      </w:pPr>
      <w:r w:rsidRPr="00D403F6">
        <w:rPr>
          <w:lang w:val="eu-ES"/>
        </w:rPr>
        <w:t>Jarraian, Sistemaren pantailen egitura orokorra deskribatzen da.</w:t>
      </w:r>
    </w:p>
    <w:p w:rsidR="00431C65" w:rsidRDefault="00D403F6" w:rsidP="00D403F6">
      <w:pPr>
        <w:pStyle w:val="Ttulo2"/>
        <w:spacing w:line="320" w:lineRule="auto"/>
      </w:pPr>
      <w:bookmarkStart w:id="8" w:name="_Toc506535824"/>
      <w:r w:rsidRPr="00D403F6">
        <w:rPr>
          <w:lang w:val="eu-ES"/>
        </w:rPr>
        <w:t>Goiburua</w:t>
      </w:r>
      <w:bookmarkEnd w:id="8"/>
    </w:p>
    <w:p w:rsidR="00E328E8" w:rsidRDefault="00D403F6" w:rsidP="00D403F6">
      <w:pPr>
        <w:spacing w:line="320" w:lineRule="auto"/>
      </w:pPr>
      <w:r w:rsidRPr="00D403F6">
        <w:rPr>
          <w:lang w:val="eu-ES"/>
        </w:rPr>
        <w:t>Orrialdearen goiburua Kultura eta Hizkuntza Politika Sailaren euskadi.eus atariari dagokio.</w:t>
      </w:r>
    </w:p>
    <w:p w:rsidR="00E328E8" w:rsidRPr="00E328E8" w:rsidRDefault="0033258E" w:rsidP="00E328E8">
      <w:r>
        <w:rPr>
          <w:noProof/>
          <w:lang w:val="es-ES_tradnl" w:eastAsia="es-ES_tradnl"/>
        </w:rPr>
        <w:drawing>
          <wp:inline distT="0" distB="0" distL="0" distR="0" wp14:anchorId="020E8ACE" wp14:editId="40D113A4">
            <wp:extent cx="5612130" cy="914400"/>
            <wp:effectExtent l="57150" t="57150" r="45720" b="571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9144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12700"/>
                  </pic:spPr>
                </pic:pic>
              </a:graphicData>
            </a:graphic>
          </wp:inline>
        </w:drawing>
      </w:r>
    </w:p>
    <w:p w:rsidR="00431C65" w:rsidRDefault="00D403F6" w:rsidP="00D403F6">
      <w:pPr>
        <w:pStyle w:val="Ttulo2"/>
        <w:spacing w:line="320" w:lineRule="auto"/>
      </w:pPr>
      <w:bookmarkStart w:id="9" w:name="_Toc506535825"/>
      <w:r w:rsidRPr="00D403F6">
        <w:rPr>
          <w:lang w:val="eu-ES"/>
        </w:rPr>
        <w:t>Lan-eremua</w:t>
      </w:r>
      <w:bookmarkEnd w:id="9"/>
    </w:p>
    <w:p w:rsidR="009A6005" w:rsidRDefault="00D403F6" w:rsidP="00D403F6">
      <w:pPr>
        <w:spacing w:line="320" w:lineRule="auto"/>
      </w:pPr>
      <w:r w:rsidRPr="00D403F6">
        <w:rPr>
          <w:lang w:val="eu-ES"/>
        </w:rPr>
        <w:t>Hainbat ataletan banatuta dago lan-eremua; hauexek dira, hain zuzen ere:</w:t>
      </w:r>
    </w:p>
    <w:p w:rsidR="006326E3" w:rsidRDefault="0033258E" w:rsidP="006326E3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0E73710" wp14:editId="06B5D8C1">
            <wp:extent cx="5612130" cy="398589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9A6005" w:rsidRDefault="00B67369" w:rsidP="00D403F6">
      <w:pPr>
        <w:pStyle w:val="Imgen"/>
        <w:spacing w:line="320" w:lineRule="auto"/>
      </w:pPr>
      <w:r>
        <w:rPr>
          <w:lang w:val="eu-ES"/>
        </w:rPr>
        <w:t>3</w:t>
      </w:r>
      <w:r w:rsidR="00D403F6" w:rsidRPr="0033258E">
        <w:rPr>
          <w:lang w:val="eu-ES"/>
        </w:rPr>
        <w:t>. Irudia.</w:t>
      </w:r>
      <w:r w:rsidR="006326E3" w:rsidRPr="0033258E">
        <w:t xml:space="preserve"> </w:t>
      </w:r>
      <w:r w:rsidR="00D403F6" w:rsidRPr="0033258E">
        <w:rPr>
          <w:lang w:val="eu-ES"/>
        </w:rPr>
        <w:t>Lan-eremuaren irudia</w:t>
      </w:r>
    </w:p>
    <w:p w:rsidR="002D4EF1" w:rsidRDefault="00D403F6" w:rsidP="00D403F6">
      <w:pPr>
        <w:pStyle w:val="Ttulo3"/>
        <w:spacing w:line="320" w:lineRule="auto"/>
      </w:pPr>
      <w:bookmarkStart w:id="10" w:name="_Toc506535826"/>
      <w:r w:rsidRPr="00D403F6">
        <w:rPr>
          <w:lang w:val="eu-ES"/>
        </w:rPr>
        <w:t>Menuak</w:t>
      </w:r>
      <w:bookmarkEnd w:id="10"/>
    </w:p>
    <w:p w:rsidR="009A6005" w:rsidRDefault="00D403F6" w:rsidP="0033258E">
      <w:pPr>
        <w:spacing w:line="320" w:lineRule="auto"/>
      </w:pPr>
      <w:r w:rsidRPr="00D403F6">
        <w:rPr>
          <w:lang w:val="eu-ES"/>
        </w:rPr>
        <w:t>Menuaren atalean, HPS Teknikariak erabil ditzakeen aukerak bistaratzen dira:</w:t>
      </w:r>
    </w:p>
    <w:p w:rsidR="0033258E" w:rsidRDefault="0033258E" w:rsidP="00C411D0">
      <w:r>
        <w:rPr>
          <w:noProof/>
          <w:lang w:val="es-ES_tradnl" w:eastAsia="es-ES_tradnl"/>
        </w:rPr>
        <w:drawing>
          <wp:inline distT="0" distB="0" distL="0" distR="0" wp14:anchorId="78B33DF9" wp14:editId="0D763826">
            <wp:extent cx="5612130" cy="19558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005" w:rsidRDefault="00D403F6" w:rsidP="00D403F6">
      <w:pPr>
        <w:pStyle w:val="Prrafodelista"/>
        <w:numPr>
          <w:ilvl w:val="0"/>
          <w:numId w:val="12"/>
        </w:numPr>
        <w:spacing w:line="320" w:lineRule="auto"/>
      </w:pPr>
      <w:r w:rsidRPr="00D403F6">
        <w:rPr>
          <w:b/>
          <w:lang w:val="eu-ES"/>
        </w:rPr>
        <w:t>Hasiera:</w:t>
      </w:r>
      <w:r w:rsidR="009A6005">
        <w:t xml:space="preserve"> </w:t>
      </w:r>
      <w:r w:rsidRPr="00D403F6">
        <w:rPr>
          <w:lang w:val="eu-ES"/>
        </w:rPr>
        <w:t>berriro erakusten du aplikazioaren hasierako pantaila.</w:t>
      </w:r>
    </w:p>
    <w:p w:rsidR="00B92873" w:rsidRDefault="00D403F6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Administrazioa:</w:t>
      </w:r>
      <w:r w:rsidR="00B92873">
        <w:t xml:space="preserve"> </w:t>
      </w:r>
      <w:r w:rsidRPr="005D3BD9">
        <w:rPr>
          <w:lang w:val="eu-ES"/>
        </w:rPr>
        <w:t>aplikazi</w:t>
      </w:r>
      <w:r w:rsidR="005D3BD9" w:rsidRPr="005D3BD9">
        <w:rPr>
          <w:lang w:val="eu-ES"/>
        </w:rPr>
        <w:t>oa konfiguratzeko mantenu</w:t>
      </w:r>
      <w:r w:rsidR="005D3BD9">
        <w:rPr>
          <w:lang w:val="eu-ES"/>
        </w:rPr>
        <w:t>-eginkizun</w:t>
      </w:r>
      <w:r w:rsidR="005D3BD9" w:rsidRPr="005D3BD9">
        <w:rPr>
          <w:lang w:val="eu-ES"/>
        </w:rPr>
        <w:t>ak taldekatzen ditu.</w:t>
      </w:r>
    </w:p>
    <w:p w:rsidR="00B92873" w:rsidRDefault="005D3BD9" w:rsidP="005D3BD9">
      <w:pPr>
        <w:pStyle w:val="Prrafodelista"/>
        <w:numPr>
          <w:ilvl w:val="1"/>
          <w:numId w:val="12"/>
        </w:numPr>
        <w:spacing w:line="320" w:lineRule="auto"/>
      </w:pPr>
      <w:r w:rsidRPr="005D3BD9">
        <w:rPr>
          <w:b/>
          <w:lang w:val="eu-ES"/>
        </w:rPr>
        <w:t>Erabiltzaileak:</w:t>
      </w:r>
      <w:r w:rsidR="00B92873">
        <w:t xml:space="preserve"> </w:t>
      </w:r>
      <w:r w:rsidR="0050093B">
        <w:rPr>
          <w:lang w:val="eu-ES"/>
        </w:rPr>
        <w:t>Erakundeko</w:t>
      </w:r>
      <w:r w:rsidRPr="005D3BD9">
        <w:rPr>
          <w:lang w:val="eu-ES"/>
        </w:rPr>
        <w:t xml:space="preserve"> Teknikarien mantenua.</w:t>
      </w:r>
      <w:r w:rsidR="00B92873">
        <w:t xml:space="preserve"> </w:t>
      </w:r>
      <w:r w:rsidR="0050093B">
        <w:rPr>
          <w:lang w:val="eu-ES"/>
        </w:rPr>
        <w:t>Erakundeko</w:t>
      </w:r>
      <w:r w:rsidRPr="005D3BD9">
        <w:rPr>
          <w:lang w:val="eu-ES"/>
        </w:rPr>
        <w:t xml:space="preserve"> Teknikari bat Sistemara sartu ahal izan dadin, beharrezkoa da aldez aurretik HPS Teknikariak hari alta eman izana Sisteman, eta </w:t>
      </w:r>
      <w:r w:rsidR="00C91548">
        <w:rPr>
          <w:lang w:val="eu-ES"/>
        </w:rPr>
        <w:t>Erakundearekiko</w:t>
      </w:r>
      <w:r w:rsidRPr="005D3BD9">
        <w:rPr>
          <w:lang w:val="eu-ES"/>
        </w:rPr>
        <w:t xml:space="preserve"> lotura egin izana.</w:t>
      </w:r>
    </w:p>
    <w:p w:rsidR="00B92873" w:rsidRDefault="0050093B" w:rsidP="005D3BD9">
      <w:pPr>
        <w:pStyle w:val="Prrafodelista"/>
        <w:numPr>
          <w:ilvl w:val="1"/>
          <w:numId w:val="12"/>
        </w:numPr>
        <w:spacing w:line="320" w:lineRule="auto"/>
      </w:pPr>
      <w:r>
        <w:rPr>
          <w:b/>
          <w:lang w:val="eu-ES"/>
        </w:rPr>
        <w:t>Erakundeak</w:t>
      </w:r>
      <w:r w:rsidR="005D3BD9" w:rsidRPr="005D3BD9">
        <w:rPr>
          <w:b/>
          <w:lang w:val="eu-ES"/>
        </w:rPr>
        <w:t>:</w:t>
      </w:r>
      <w:r w:rsidR="00B92873">
        <w:t xml:space="preserve"> </w:t>
      </w:r>
      <w:r>
        <w:rPr>
          <w:lang w:val="eu-ES"/>
        </w:rPr>
        <w:t>Erakundeen mantenua</w:t>
      </w:r>
      <w:r w:rsidR="005D3BD9" w:rsidRPr="005D3BD9">
        <w:rPr>
          <w:lang w:val="eu-ES"/>
        </w:rPr>
        <w:t>.</w:t>
      </w:r>
    </w:p>
    <w:p w:rsidR="00B92873" w:rsidRPr="00813CC6" w:rsidRDefault="005D3BD9" w:rsidP="005D3BD9">
      <w:pPr>
        <w:pStyle w:val="Prrafodelista"/>
        <w:numPr>
          <w:ilvl w:val="1"/>
          <w:numId w:val="12"/>
        </w:numPr>
        <w:spacing w:line="320" w:lineRule="auto"/>
        <w:rPr>
          <w:lang w:val="en-AU"/>
        </w:rPr>
      </w:pPr>
      <w:r w:rsidRPr="005D3BD9">
        <w:rPr>
          <w:b/>
          <w:lang w:val="eu-ES"/>
        </w:rPr>
        <w:t>Plangintza</w:t>
      </w:r>
      <w:r w:rsidR="00DA5FA0">
        <w:rPr>
          <w:b/>
          <w:lang w:val="eu-ES"/>
        </w:rPr>
        <w:t>ldiak</w:t>
      </w:r>
      <w:r w:rsidRPr="005D3BD9">
        <w:rPr>
          <w:b/>
          <w:lang w:val="eu-ES"/>
        </w:rPr>
        <w:t>:</w:t>
      </w:r>
      <w:r w:rsidR="00B92873" w:rsidRPr="00813CC6">
        <w:rPr>
          <w:lang w:val="en-AU"/>
        </w:rPr>
        <w:t xml:space="preserve"> </w:t>
      </w:r>
      <w:r w:rsidRPr="005D3BD9">
        <w:rPr>
          <w:lang w:val="eu-ES"/>
        </w:rPr>
        <w:t xml:space="preserve">Herri Administrazio motako </w:t>
      </w:r>
      <w:r w:rsidR="0050093B">
        <w:rPr>
          <w:lang w:val="eu-ES"/>
        </w:rPr>
        <w:t>Erakundeetako</w:t>
      </w:r>
      <w:r w:rsidR="00DA5FA0">
        <w:rPr>
          <w:lang w:val="eu-ES"/>
        </w:rPr>
        <w:t xml:space="preserve"> Plangintz</w:t>
      </w:r>
      <w:r w:rsidRPr="005D3BD9">
        <w:rPr>
          <w:lang w:val="eu-ES"/>
        </w:rPr>
        <w:t>aldia</w:t>
      </w:r>
      <w:r w:rsidR="00DA5FA0">
        <w:rPr>
          <w:lang w:val="eu-ES"/>
        </w:rPr>
        <w:t>k</w:t>
      </w:r>
      <w:r w:rsidRPr="005D3BD9">
        <w:rPr>
          <w:lang w:val="eu-ES"/>
        </w:rPr>
        <w:t xml:space="preserve"> kudeatzeko.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Plan Estrategikoak:</w:t>
      </w:r>
      <w:r w:rsidR="009A6005">
        <w:t xml:space="preserve"> </w:t>
      </w:r>
      <w:r w:rsidRPr="005D3BD9">
        <w:rPr>
          <w:lang w:val="eu-ES"/>
        </w:rPr>
        <w:t>Plan Estrategikoak Bilatzeko pantaila erakusten du.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Kudeaketa Planak:</w:t>
      </w:r>
      <w:r w:rsidR="009A6005">
        <w:t xml:space="preserve"> </w:t>
      </w:r>
      <w:r w:rsidRPr="005D3BD9">
        <w:rPr>
          <w:lang w:val="eu-ES"/>
        </w:rPr>
        <w:t>Kudeaketa Planak Bilatzeko pantaila erakusten du.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Gaztelera / Euskara:</w:t>
      </w:r>
      <w:r w:rsidR="009A6005">
        <w:t xml:space="preserve"> </w:t>
      </w:r>
      <w:r w:rsidRPr="005D3BD9">
        <w:rPr>
          <w:lang w:val="eu-ES"/>
        </w:rPr>
        <w:t>hizkuntza aldatzeko aukera ematen dio erabiltzaileari.</w:t>
      </w:r>
    </w:p>
    <w:p w:rsidR="00C411D0" w:rsidRP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Erabiltzailearen eskuliburua:</w:t>
      </w:r>
      <w:r w:rsidR="00C411D0">
        <w:t xml:space="preserve"> </w:t>
      </w:r>
      <w:r w:rsidRPr="005D3BD9">
        <w:rPr>
          <w:lang w:val="eu-ES"/>
        </w:rPr>
        <w:t>aplikaziora sartzeko erabiltzen den profilari dagokion erabiltzailearen eskuliburua jaisteko aukera ematen dio erabiltzaileari.</w:t>
      </w:r>
    </w:p>
    <w:p w:rsidR="00221034" w:rsidRDefault="005D3BD9" w:rsidP="005D3BD9">
      <w:pPr>
        <w:pStyle w:val="Ttulo3"/>
        <w:spacing w:line="320" w:lineRule="auto"/>
      </w:pPr>
      <w:bookmarkStart w:id="11" w:name="_Toc506535827"/>
      <w:r w:rsidRPr="005D3BD9">
        <w:rPr>
          <w:lang w:val="eu-ES"/>
        </w:rPr>
        <w:lastRenderedPageBreak/>
        <w:t>Erabiltzailea identifikatzea eta nabigazio-bidea</w:t>
      </w:r>
      <w:bookmarkEnd w:id="11"/>
      <w:r w:rsidRPr="005D3BD9">
        <w:rPr>
          <w:lang w:val="eu-ES"/>
        </w:rPr>
        <w:t xml:space="preserve"> </w:t>
      </w:r>
    </w:p>
    <w:p w:rsidR="006326E3" w:rsidRDefault="005D3BD9" w:rsidP="005D3BD9">
      <w:pPr>
        <w:spacing w:line="320" w:lineRule="auto"/>
      </w:pPr>
      <w:r w:rsidRPr="005D3BD9">
        <w:rPr>
          <w:lang w:val="eu-ES"/>
        </w:rPr>
        <w:t>Atal horretan, konektatutako erabiltzailearen izena eta zein pantailatan gauden adierazten duen nabigazio-bidea erakusten dira.</w:t>
      </w:r>
    </w:p>
    <w:p w:rsidR="006326E3" w:rsidRPr="0033258E" w:rsidRDefault="00C411D0" w:rsidP="00C411D0">
      <w:pPr>
        <w:rPr>
          <w:lang w:val="es-ES_tradnl"/>
        </w:rPr>
      </w:pPr>
      <w:r>
        <w:t xml:space="preserve">   </w:t>
      </w:r>
      <w:r w:rsidR="0033258E">
        <w:rPr>
          <w:noProof/>
          <w:lang w:val="es-ES_tradnl" w:eastAsia="es-ES_tradnl"/>
        </w:rPr>
        <w:drawing>
          <wp:inline distT="0" distB="0" distL="0" distR="0" wp14:anchorId="6B53BAF2" wp14:editId="266616ED">
            <wp:extent cx="5612130" cy="158115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6326E3" w:rsidRDefault="005D3BD9" w:rsidP="005D3BD9">
      <w:pPr>
        <w:spacing w:line="320" w:lineRule="auto"/>
      </w:pPr>
      <w:r w:rsidRPr="005D3BD9">
        <w:rPr>
          <w:lang w:val="eu-ES"/>
        </w:rPr>
        <w:t>Gainera, “</w:t>
      </w:r>
      <w:r w:rsidR="0033258E">
        <w:rPr>
          <w:lang w:val="eu-ES"/>
        </w:rPr>
        <w:t>Saioa itxi</w:t>
      </w:r>
      <w:r w:rsidRPr="005D3BD9">
        <w:rPr>
          <w:lang w:val="eu-ES"/>
        </w:rPr>
        <w:t>” ekintza aurkezten du atalak; horren bitartez, aplikaziotik irten daiteke erabiltzailea.</w:t>
      </w:r>
      <w:r w:rsidR="00C634D1">
        <w:t xml:space="preserve"> </w:t>
      </w:r>
      <w:r w:rsidRPr="005D3BD9">
        <w:rPr>
          <w:lang w:val="eu-ES"/>
        </w:rPr>
        <w:t>Ekintza hori sakatzen duenean, XLNETs pantailara birbideratzen du erabiltzailea Sistemak, berriro kautotu dadin.</w:t>
      </w:r>
    </w:p>
    <w:p w:rsidR="002D4EF1" w:rsidRDefault="005D3BD9" w:rsidP="005D3BD9">
      <w:pPr>
        <w:pStyle w:val="Ttulo3"/>
        <w:spacing w:line="320" w:lineRule="auto"/>
      </w:pPr>
      <w:bookmarkStart w:id="12" w:name="_Toc506535828"/>
      <w:r w:rsidRPr="005D3BD9">
        <w:rPr>
          <w:lang w:val="eu-ES"/>
        </w:rPr>
        <w:t>Datuak eta edukiak</w:t>
      </w:r>
      <w:bookmarkEnd w:id="12"/>
    </w:p>
    <w:p w:rsidR="00237FFD" w:rsidRDefault="005D3BD9" w:rsidP="005D3BD9">
      <w:pPr>
        <w:spacing w:line="320" w:lineRule="auto"/>
      </w:pPr>
      <w:r w:rsidRPr="005D3BD9">
        <w:rPr>
          <w:lang w:val="eu-ES"/>
        </w:rPr>
        <w:t>Lan-eremuaren erdiko atalean erakusten da pantailen edukia.</w:t>
      </w:r>
    </w:p>
    <w:p w:rsidR="00237FFD" w:rsidRDefault="0033258E" w:rsidP="00C411D0">
      <w:r>
        <w:rPr>
          <w:noProof/>
          <w:lang w:val="es-ES_tradnl" w:eastAsia="es-ES_tradnl"/>
        </w:rPr>
        <w:drawing>
          <wp:inline distT="0" distB="0" distL="0" distR="0" wp14:anchorId="1FEDED78" wp14:editId="120DD429">
            <wp:extent cx="5612130" cy="3041015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FFD" w:rsidRDefault="005D3BD9" w:rsidP="005D3BD9">
      <w:pPr>
        <w:pStyle w:val="Imgen"/>
        <w:spacing w:line="320" w:lineRule="auto"/>
      </w:pPr>
      <w:r w:rsidRPr="005D3BD9">
        <w:rPr>
          <w:lang w:val="eu-ES"/>
        </w:rPr>
        <w:t>4. Irudia.</w:t>
      </w:r>
      <w:r w:rsidR="00237FFD" w:rsidRPr="005D3BD9">
        <w:t xml:space="preserve"> </w:t>
      </w:r>
      <w:r w:rsidRPr="005D3BD9">
        <w:rPr>
          <w:lang w:val="eu-ES"/>
        </w:rPr>
        <w:t>Lan-eremuaren irudia, erdiko atala aukeratuta duela</w:t>
      </w:r>
    </w:p>
    <w:p w:rsidR="00431C65" w:rsidRDefault="005D3BD9" w:rsidP="005D3BD9">
      <w:pPr>
        <w:pStyle w:val="Ttulo2"/>
        <w:spacing w:line="320" w:lineRule="auto"/>
      </w:pPr>
      <w:bookmarkStart w:id="13" w:name="_Toc506535829"/>
      <w:r w:rsidRPr="005D3BD9">
        <w:rPr>
          <w:lang w:val="eu-ES"/>
        </w:rPr>
        <w:t>Orri-oina</w:t>
      </w:r>
      <w:bookmarkEnd w:id="13"/>
    </w:p>
    <w:p w:rsidR="00E328E8" w:rsidRDefault="005D3BD9" w:rsidP="005D3BD9">
      <w:pPr>
        <w:spacing w:line="320" w:lineRule="auto"/>
      </w:pPr>
      <w:r w:rsidRPr="005D3BD9">
        <w:rPr>
          <w:lang w:val="eu-ES"/>
        </w:rPr>
        <w:t>Orrialdearen orri-oina Kultura eta Hizkuntza Politika Sailaren euskadi.eus atariari dagokio.</w:t>
      </w:r>
    </w:p>
    <w:p w:rsidR="00C411D0" w:rsidRDefault="0033258E" w:rsidP="00E328E8">
      <w:r>
        <w:rPr>
          <w:noProof/>
          <w:lang w:val="es-ES_tradnl" w:eastAsia="es-ES_tradnl"/>
        </w:rPr>
        <w:lastRenderedPageBreak/>
        <w:drawing>
          <wp:inline distT="0" distB="0" distL="0" distR="0" wp14:anchorId="024DBC5A" wp14:editId="4C8021AF">
            <wp:extent cx="5612130" cy="197421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9FF" w:rsidRPr="005D3BD9" w:rsidRDefault="005D3BD9" w:rsidP="005D3BD9">
      <w:pPr>
        <w:pStyle w:val="Ttulo1"/>
        <w:spacing w:line="320" w:lineRule="auto"/>
        <w:rPr>
          <w:lang w:val="es-ES_tradnl"/>
        </w:rPr>
      </w:pPr>
      <w:bookmarkStart w:id="14" w:name="_Toc506535830"/>
      <w:r w:rsidRPr="005D3BD9">
        <w:rPr>
          <w:lang w:val="eu-ES"/>
        </w:rPr>
        <w:lastRenderedPageBreak/>
        <w:t>Administrazioa</w:t>
      </w:r>
      <w:bookmarkEnd w:id="14"/>
    </w:p>
    <w:p w:rsidR="00F5033A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>Menu-aukera honek HPS Teknikariak Sistema konfiguratzeko dituen mantenuen kudeaketa taldekatzen du.</w:t>
      </w:r>
      <w:r w:rsidR="00F5033A">
        <w:rPr>
          <w:lang w:val="es-ES_tradnl"/>
        </w:rPr>
        <w:t xml:space="preserve"> </w:t>
      </w:r>
      <w:r w:rsidRPr="005D3BD9">
        <w:rPr>
          <w:lang w:val="eu-ES"/>
        </w:rPr>
        <w:t>Ondorengoak dira mantenu</w:t>
      </w:r>
      <w:r>
        <w:rPr>
          <w:lang w:val="eu-ES"/>
        </w:rPr>
        <w:t>-eginkizun</w:t>
      </w:r>
      <w:r w:rsidRPr="005D3BD9">
        <w:rPr>
          <w:lang w:val="eu-ES"/>
        </w:rPr>
        <w:t xml:space="preserve"> horiek:</w:t>
      </w:r>
    </w:p>
    <w:p w:rsidR="00F5033A" w:rsidRPr="005D3BD9" w:rsidRDefault="005D3BD9" w:rsidP="005D3BD9">
      <w:pPr>
        <w:pStyle w:val="Prrafodelista"/>
        <w:numPr>
          <w:ilvl w:val="0"/>
          <w:numId w:val="20"/>
        </w:numPr>
        <w:spacing w:line="320" w:lineRule="auto"/>
        <w:rPr>
          <w:lang w:val="es-ES_tradnl"/>
        </w:rPr>
      </w:pPr>
      <w:r w:rsidRPr="005D3BD9">
        <w:rPr>
          <w:b/>
          <w:lang w:val="eu-ES"/>
        </w:rPr>
        <w:t>Erabiltzaileak:</w:t>
      </w:r>
      <w:r w:rsidR="00F5033A" w:rsidRPr="005D3BD9">
        <w:rPr>
          <w:lang w:val="es-ES_tradnl"/>
        </w:rPr>
        <w:t xml:space="preserve">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5D3BD9">
        <w:rPr>
          <w:lang w:val="eu-ES"/>
        </w:rPr>
        <w:t>etako Teknikariak kudeatzeko.</w:t>
      </w:r>
    </w:p>
    <w:p w:rsidR="00F5033A" w:rsidRPr="005D3BD9" w:rsidRDefault="0033258E" w:rsidP="005D3BD9">
      <w:pPr>
        <w:pStyle w:val="Prrafodelista"/>
        <w:numPr>
          <w:ilvl w:val="0"/>
          <w:numId w:val="20"/>
        </w:numPr>
        <w:spacing w:line="320" w:lineRule="auto"/>
        <w:rPr>
          <w:lang w:val="es-ES_tradnl"/>
        </w:rPr>
      </w:pPr>
      <w:r>
        <w:rPr>
          <w:b/>
          <w:lang w:val="eu-ES"/>
        </w:rPr>
        <w:t>Erakundeak</w:t>
      </w:r>
      <w:r w:rsidR="005D3BD9" w:rsidRPr="005D3BD9">
        <w:rPr>
          <w:b/>
          <w:lang w:val="eu-ES"/>
        </w:rPr>
        <w:t>:</w:t>
      </w:r>
      <w:r w:rsidR="00F5033A" w:rsidRPr="005D3BD9">
        <w:rPr>
          <w:lang w:val="es-ES_tradnl"/>
        </w:rPr>
        <w:t xml:space="preserve"> </w:t>
      </w:r>
      <w:r>
        <w:rPr>
          <w:lang w:val="eu-ES"/>
        </w:rPr>
        <w:t>Erakundeak</w:t>
      </w:r>
      <w:r w:rsidR="00B67369">
        <w:rPr>
          <w:lang w:val="eu-ES"/>
        </w:rPr>
        <w:t xml:space="preserve"> </w:t>
      </w:r>
      <w:r w:rsidR="005D3BD9" w:rsidRPr="005D3BD9">
        <w:rPr>
          <w:lang w:val="eu-ES"/>
        </w:rPr>
        <w:t>kudeatzeko.</w:t>
      </w:r>
    </w:p>
    <w:p w:rsidR="00F5033A" w:rsidRPr="00813CC6" w:rsidRDefault="005D3BD9" w:rsidP="005D3BD9">
      <w:pPr>
        <w:pStyle w:val="Prrafodelista"/>
        <w:numPr>
          <w:ilvl w:val="0"/>
          <w:numId w:val="20"/>
        </w:numPr>
        <w:spacing w:line="320" w:lineRule="auto"/>
        <w:rPr>
          <w:lang w:val="en-AU"/>
        </w:rPr>
      </w:pPr>
      <w:r w:rsidRPr="005D3BD9">
        <w:rPr>
          <w:b/>
          <w:lang w:val="eu-ES"/>
        </w:rPr>
        <w:t>Plangintza</w:t>
      </w:r>
      <w:r w:rsidR="0033258E">
        <w:rPr>
          <w:b/>
          <w:lang w:val="eu-ES"/>
        </w:rPr>
        <w:t>ldiak</w:t>
      </w:r>
      <w:r w:rsidRPr="005D3BD9">
        <w:rPr>
          <w:b/>
          <w:lang w:val="eu-ES"/>
        </w:rPr>
        <w:t>:</w:t>
      </w:r>
      <w:r w:rsidR="00F5033A" w:rsidRPr="00813CC6">
        <w:rPr>
          <w:lang w:val="en-AU"/>
        </w:rPr>
        <w:t xml:space="preserve"> </w:t>
      </w:r>
      <w:r w:rsidRPr="005D3BD9">
        <w:rPr>
          <w:lang w:val="eu-ES"/>
        </w:rPr>
        <w:t xml:space="preserve">Herri Administrazio motako </w:t>
      </w:r>
      <w:r w:rsidR="0033258E">
        <w:rPr>
          <w:lang w:val="eu-ES"/>
        </w:rPr>
        <w:t>Erakundeen</w:t>
      </w:r>
      <w:r w:rsidR="00F376FE">
        <w:rPr>
          <w:lang w:val="eu-ES"/>
        </w:rPr>
        <w:t xml:space="preserve"> Plangintz</w:t>
      </w:r>
      <w:r w:rsidRPr="005D3BD9">
        <w:rPr>
          <w:lang w:val="eu-ES"/>
        </w:rPr>
        <w:t>aldia</w:t>
      </w:r>
      <w:r w:rsidR="00F376FE">
        <w:rPr>
          <w:lang w:val="eu-ES"/>
        </w:rPr>
        <w:t>k</w:t>
      </w:r>
      <w:r w:rsidRPr="005D3BD9">
        <w:rPr>
          <w:lang w:val="eu-ES"/>
        </w:rPr>
        <w:t xml:space="preserve"> kudeatzeko.</w:t>
      </w:r>
    </w:p>
    <w:p w:rsidR="00F5033A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>Jarraian, xehetasun handiag</w:t>
      </w:r>
      <w:r>
        <w:rPr>
          <w:lang w:val="eu-ES"/>
        </w:rPr>
        <w:t>oz deskribatzen dira mantenu-eginkizun</w:t>
      </w:r>
      <w:r w:rsidRPr="005D3BD9">
        <w:rPr>
          <w:lang w:val="eu-ES"/>
        </w:rPr>
        <w:t xml:space="preserve"> horiek.</w:t>
      </w:r>
    </w:p>
    <w:p w:rsidR="00F5033A" w:rsidRPr="005D3BD9" w:rsidRDefault="005D3BD9" w:rsidP="005D3BD9">
      <w:pPr>
        <w:pStyle w:val="Ttulo2"/>
        <w:spacing w:line="320" w:lineRule="auto"/>
        <w:rPr>
          <w:lang w:val="es-ES_tradnl"/>
        </w:rPr>
      </w:pPr>
      <w:bookmarkStart w:id="15" w:name="_Toc506535831"/>
      <w:r>
        <w:rPr>
          <w:lang w:val="eu-ES"/>
        </w:rPr>
        <w:t>Erabiltza</w:t>
      </w:r>
      <w:r w:rsidR="008A36E2">
        <w:rPr>
          <w:lang w:val="eu-ES"/>
        </w:rPr>
        <w:t>ileen mantenu</w:t>
      </w:r>
      <w:r w:rsidRPr="005D3BD9">
        <w:rPr>
          <w:lang w:val="eu-ES"/>
        </w:rPr>
        <w:t xml:space="preserve">a – </w:t>
      </w:r>
      <w:r w:rsidR="0033258E">
        <w:rPr>
          <w:lang w:val="eu-ES"/>
        </w:rPr>
        <w:t>Erakunde</w:t>
      </w:r>
      <w:r w:rsidRPr="005D3BD9">
        <w:rPr>
          <w:lang w:val="eu-ES"/>
        </w:rPr>
        <w:t>ko Teknikariak</w:t>
      </w:r>
      <w:bookmarkEnd w:id="15"/>
    </w:p>
    <w:p w:rsidR="005742A6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 xml:space="preserve">Plan Estrategikoak eta Kudeaketa Planak kudeatzeko Sistemara sar daitezkeen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5D3BD9">
        <w:rPr>
          <w:lang w:val="eu-ES"/>
        </w:rPr>
        <w:t>etako Teknikariak kudeatzeko aukera ematen dio</w:t>
      </w:r>
      <w:r w:rsidR="008A36E2">
        <w:rPr>
          <w:lang w:val="eu-ES"/>
        </w:rPr>
        <w:t xml:space="preserve"> mantenu-eginkizun</w:t>
      </w:r>
      <w:r w:rsidRPr="005D3BD9">
        <w:rPr>
          <w:lang w:val="eu-ES"/>
        </w:rPr>
        <w:t xml:space="preserve"> horrek HPS Teknikariari.</w:t>
      </w:r>
    </w:p>
    <w:p w:rsidR="00F5033A" w:rsidRDefault="005D3BD9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 xml:space="preserve">Mantenu-eginkizun </w:t>
      </w:r>
      <w:r w:rsidR="008A36E2" w:rsidRPr="008A36E2">
        <w:rPr>
          <w:lang w:val="eu-ES"/>
        </w:rPr>
        <w:t xml:space="preserve">horretara sartzerakoan, Erabiltzaileak edo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="008A36E2" w:rsidRPr="008A36E2">
        <w:rPr>
          <w:lang w:val="eu-ES"/>
        </w:rPr>
        <w:t>ko Teknikariak Bilatzeko pantaila erakusten du Sistemak lehenik eta behin.</w:t>
      </w:r>
    </w:p>
    <w:p w:rsidR="00676D57" w:rsidRDefault="0033258E" w:rsidP="00676D57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034E6D1C" wp14:editId="45C9272B">
            <wp:extent cx="5612130" cy="2780665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D57" w:rsidRDefault="008A36E2" w:rsidP="008A36E2">
      <w:pPr>
        <w:pStyle w:val="Imgen"/>
        <w:spacing w:line="320" w:lineRule="auto"/>
        <w:rPr>
          <w:lang w:val="es-ES_tradnl"/>
        </w:rPr>
      </w:pPr>
      <w:r w:rsidRPr="008A36E2">
        <w:rPr>
          <w:lang w:val="eu-ES"/>
        </w:rPr>
        <w:t>5. Irudia.</w:t>
      </w:r>
      <w:r w:rsidR="00676D57" w:rsidRPr="008A36E2">
        <w:t xml:space="preserve"> </w:t>
      </w:r>
      <w:r w:rsidRPr="008A36E2">
        <w:rPr>
          <w:lang w:val="eu-ES"/>
        </w:rPr>
        <w:t xml:space="preserve">Erabiltzaileak –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8A36E2">
        <w:rPr>
          <w:lang w:val="eu-ES"/>
        </w:rPr>
        <w:t>ko Teknikariak Bilatzeko pantaila</w:t>
      </w:r>
    </w:p>
    <w:p w:rsidR="00676D57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Honako hauek dira bilaketa egiteko erabiltzaileari aurkezten zaizkion irizpideak: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1. abizena.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2. abizena.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Erakundearen </w:t>
      </w:r>
      <w:r w:rsidR="008A36E2" w:rsidRPr="008A36E2">
        <w:rPr>
          <w:lang w:val="eu-ES"/>
        </w:rPr>
        <w:t>Lurralde Historikoa.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Erakundearen </w:t>
      </w:r>
      <w:r w:rsidR="008A36E2" w:rsidRPr="008A36E2">
        <w:rPr>
          <w:lang w:val="eu-ES"/>
        </w:rPr>
        <w:t>udalerria.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="008A36E2" w:rsidRPr="008A36E2">
        <w:rPr>
          <w:lang w:val="eu-ES"/>
        </w:rPr>
        <w:t xml:space="preserve"> mota:</w:t>
      </w:r>
      <w:r w:rsidR="00676D57" w:rsidRPr="008A36E2">
        <w:rPr>
          <w:lang w:val="es-ES_tradnl"/>
        </w:rPr>
        <w:t xml:space="preserve"> </w:t>
      </w:r>
      <w:r w:rsidR="008A36E2" w:rsidRPr="008A36E2">
        <w:rPr>
          <w:lang w:val="eu-ES"/>
        </w:rPr>
        <w:t xml:space="preserve">Herri Administrazioa, Sozietate Publikoa, </w:t>
      </w:r>
      <w:r>
        <w:rPr>
          <w:lang w:val="eu-ES"/>
        </w:rPr>
        <w:t>Erakunde</w:t>
      </w:r>
      <w:r w:rsidR="008A36E2" w:rsidRPr="008A36E2">
        <w:rPr>
          <w:lang w:val="eu-ES"/>
        </w:rPr>
        <w:t xml:space="preserve"> Pribatua, Guztiak.</w:t>
      </w:r>
    </w:p>
    <w:p w:rsidR="00676D57" w:rsidRPr="008A36E2" w:rsidRDefault="008A36E2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 w:rsidRPr="008A36E2">
        <w:rPr>
          <w:lang w:val="eu-ES"/>
        </w:rPr>
        <w:lastRenderedPageBreak/>
        <w:t>Egoera:</w:t>
      </w:r>
      <w:r w:rsidR="00676D57" w:rsidRPr="008A36E2">
        <w:rPr>
          <w:lang w:val="es-ES_tradnl"/>
        </w:rPr>
        <w:t xml:space="preserve"> </w:t>
      </w:r>
      <w:r w:rsidRPr="008A36E2">
        <w:rPr>
          <w:lang w:val="eu-ES"/>
        </w:rPr>
        <w:t>alta emanda, baja emanda, guztiak</w:t>
      </w:r>
    </w:p>
    <w:p w:rsidR="00676D57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Bilaketarako irizpide horien azpian, egindako bilaketaren emaitzak erakusten dituen taula bat aurkezten da.</w:t>
      </w:r>
      <w:r w:rsidR="00E45F56">
        <w:rPr>
          <w:lang w:val="es-ES_tradnl"/>
        </w:rPr>
        <w:t xml:space="preserve"> </w:t>
      </w:r>
      <w:r w:rsidRPr="008A36E2">
        <w:rPr>
          <w:lang w:val="eu-ES"/>
        </w:rPr>
        <w:t>Ondorengo informazioa erakusten da: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1. abizena.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2. abizena.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telefono zenbakia.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helbide elektronikoa.</w:t>
      </w:r>
    </w:p>
    <w:p w:rsidR="00E45F56" w:rsidRPr="008A36E2" w:rsidRDefault="008A36E2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 w:rsidRPr="008A36E2">
        <w:rPr>
          <w:lang w:val="eu-ES"/>
        </w:rPr>
        <w:t xml:space="preserve">Kudeatzen dituen </w:t>
      </w:r>
      <w:r w:rsidR="007B167F">
        <w:rPr>
          <w:lang w:val="eu-ES"/>
        </w:rPr>
        <w:t>Erakundeak</w:t>
      </w:r>
      <w:r w:rsidRPr="008A36E2">
        <w:rPr>
          <w:lang w:val="eu-ES"/>
        </w:rPr>
        <w:t>.</w:t>
      </w:r>
    </w:p>
    <w:p w:rsidR="00E45F56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Ondorengo ekintzak erakusten dira pantailan:</w:t>
      </w:r>
    </w:p>
    <w:p w:rsidR="00DB39A0" w:rsidRPr="00A80E50" w:rsidRDefault="008A36E2" w:rsidP="00A80E50">
      <w:pPr>
        <w:pStyle w:val="Prrafodelista"/>
        <w:numPr>
          <w:ilvl w:val="0"/>
          <w:numId w:val="23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Iragazi:</w:t>
      </w:r>
      <w:r w:rsidR="00DB39A0" w:rsidRPr="00A80E50">
        <w:rPr>
          <w:lang w:val="es-ES_tradnl"/>
        </w:rPr>
        <w:t xml:space="preserve"> </w:t>
      </w:r>
      <w:r w:rsidR="00A80E50" w:rsidRPr="00A80E50">
        <w:rPr>
          <w:lang w:val="eu-ES"/>
        </w:rPr>
        <w:t>erabiltzaileak adierazitako irizpideen araberako bilaketa egikaritzeko ekintza.</w:t>
      </w:r>
    </w:p>
    <w:p w:rsidR="00DB39A0" w:rsidRPr="00A80E50" w:rsidRDefault="00A80E50" w:rsidP="00A80E50">
      <w:pPr>
        <w:pStyle w:val="Prrafodelista"/>
        <w:numPr>
          <w:ilvl w:val="0"/>
          <w:numId w:val="23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Garbitu:</w:t>
      </w:r>
      <w:r w:rsidR="00F917D9" w:rsidRPr="00A80E50">
        <w:rPr>
          <w:lang w:val="es-ES_tradnl"/>
        </w:rPr>
        <w:t xml:space="preserve"> </w:t>
      </w:r>
      <w:r w:rsidRPr="00A80E50">
        <w:rPr>
          <w:lang w:val="eu-ES"/>
        </w:rPr>
        <w:t>pantailako eremuak garbitzen ditu.</w:t>
      </w:r>
    </w:p>
    <w:p w:rsidR="00676D57" w:rsidRPr="00813CC6" w:rsidRDefault="00A80E50" w:rsidP="00A80E50">
      <w:pPr>
        <w:spacing w:line="320" w:lineRule="auto"/>
        <w:rPr>
          <w:lang w:val="en-AU"/>
        </w:rPr>
      </w:pPr>
      <w:r w:rsidRPr="00A80E50">
        <w:rPr>
          <w:lang w:val="eu-ES"/>
        </w:rPr>
        <w:t>Ekintza horiez gain, ondorengo ekintzak egin ditzake HPS Teknikariak:</w:t>
      </w:r>
    </w:p>
    <w:p w:rsidR="00DB39A0" w:rsidRPr="007B167F" w:rsidRDefault="00A80E50" w:rsidP="00A80E50">
      <w:pPr>
        <w:pStyle w:val="Prrafodelista"/>
        <w:numPr>
          <w:ilvl w:val="0"/>
          <w:numId w:val="24"/>
        </w:numPr>
        <w:spacing w:line="320" w:lineRule="auto"/>
        <w:rPr>
          <w:lang w:val="en-AU"/>
        </w:rPr>
      </w:pPr>
      <w:r w:rsidRPr="00A80E50">
        <w:rPr>
          <w:b/>
          <w:lang w:val="eu-ES"/>
        </w:rPr>
        <w:t>Gehitu:</w:t>
      </w:r>
      <w:r w:rsidR="00F917D9" w:rsidRPr="007B167F">
        <w:rPr>
          <w:lang w:val="en-AU"/>
        </w:rPr>
        <w:t xml:space="preserve"> </w:t>
      </w:r>
      <w:r w:rsidRPr="00A80E50">
        <w:rPr>
          <w:lang w:val="eu-ES"/>
        </w:rPr>
        <w:t xml:space="preserve">Erabiltzaileari – </w:t>
      </w:r>
      <w:r w:rsidR="007B167F">
        <w:rPr>
          <w:lang w:val="eu-ES"/>
        </w:rPr>
        <w:t>Erakundeko</w:t>
      </w:r>
      <w:r w:rsidRPr="00A80E50">
        <w:rPr>
          <w:lang w:val="eu-ES"/>
        </w:rPr>
        <w:t xml:space="preserve"> Teknikariari Alta emateko pantaila aurkezten du.</w:t>
      </w:r>
    </w:p>
    <w:p w:rsidR="00DB39A0" w:rsidRPr="00A80E50" w:rsidRDefault="00A80E50" w:rsidP="00A80E50">
      <w:pPr>
        <w:pStyle w:val="Prrafodelista"/>
        <w:numPr>
          <w:ilvl w:val="0"/>
          <w:numId w:val="24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Editatu:</w:t>
      </w:r>
      <w:r w:rsidR="00F917D9" w:rsidRPr="00A80E50">
        <w:rPr>
          <w:lang w:val="es-ES_tradnl"/>
        </w:rPr>
        <w:t xml:space="preserve"> </w:t>
      </w:r>
      <w:r w:rsidR="007B167F">
        <w:rPr>
          <w:lang w:val="eu-ES"/>
        </w:rPr>
        <w:t>Erakundeko</w:t>
      </w:r>
      <w:r w:rsidR="007B167F" w:rsidRPr="00A80E50">
        <w:rPr>
          <w:lang w:val="eu-ES"/>
        </w:rPr>
        <w:t xml:space="preserve"> </w:t>
      </w:r>
      <w:r w:rsidRPr="00A80E50">
        <w:rPr>
          <w:lang w:val="eu-ES"/>
        </w:rPr>
        <w:t>Teknikaria Editatzeko pantaila aurkezten du.</w:t>
      </w:r>
    </w:p>
    <w:p w:rsidR="00DB39A0" w:rsidRPr="00754B6D" w:rsidRDefault="00A80E50" w:rsidP="00754B6D">
      <w:pPr>
        <w:pStyle w:val="Prrafodelista"/>
        <w:numPr>
          <w:ilvl w:val="0"/>
          <w:numId w:val="24"/>
        </w:numPr>
        <w:spacing w:line="320" w:lineRule="auto"/>
        <w:rPr>
          <w:lang w:val="es-ES_tradnl"/>
        </w:rPr>
      </w:pPr>
      <w:r w:rsidRPr="00754B6D">
        <w:rPr>
          <w:b/>
          <w:lang w:val="eu-ES"/>
        </w:rPr>
        <w:t>Teknikaria Aktibatu / Desaktibatu:</w:t>
      </w:r>
      <w:r w:rsidR="00F917D9" w:rsidRPr="00754B6D">
        <w:rPr>
          <w:lang w:val="es-ES_tradnl"/>
        </w:rPr>
        <w:t xml:space="preserve"> </w:t>
      </w:r>
      <w:r w:rsidR="00754B6D" w:rsidRPr="00754B6D">
        <w:rPr>
          <w:lang w:val="eu-ES"/>
        </w:rPr>
        <w:t>HPS Teknikariari aukera ematen dio erabiltzaile bat –</w:t>
      </w:r>
      <w:r w:rsidR="00B67369">
        <w:rPr>
          <w:lang w:val="eu-ES"/>
        </w:rPr>
        <w:t xml:space="preserve"> </w:t>
      </w:r>
      <w:r w:rsidR="007B167F">
        <w:rPr>
          <w:lang w:val="eu-ES"/>
        </w:rPr>
        <w:t>Erakundeko</w:t>
      </w:r>
      <w:r w:rsidR="00754B6D" w:rsidRPr="00754B6D">
        <w:rPr>
          <w:lang w:val="eu-ES"/>
        </w:rPr>
        <w:t xml:space="preserve"> Teknikaria</w:t>
      </w:r>
      <w:r w:rsidR="00B67369">
        <w:rPr>
          <w:lang w:val="eu-ES"/>
        </w:rPr>
        <w:t xml:space="preserve"> </w:t>
      </w:r>
      <w:r w:rsidR="00754B6D" w:rsidRPr="00754B6D">
        <w:rPr>
          <w:lang w:val="eu-ES"/>
        </w:rPr>
        <w:t>– aktibatzea edo hari baja logikoa ematea.</w:t>
      </w:r>
      <w:r w:rsidR="00F917D9" w:rsidRPr="00754B6D">
        <w:rPr>
          <w:lang w:val="es-ES_tradnl"/>
        </w:rPr>
        <w:t xml:space="preserve"> </w:t>
      </w:r>
      <w:r w:rsidR="007B167F">
        <w:rPr>
          <w:lang w:val="eu-ES"/>
        </w:rPr>
        <w:t>Erakundeko</w:t>
      </w:r>
      <w:r w:rsidR="007B167F" w:rsidRPr="00754B6D">
        <w:rPr>
          <w:lang w:val="eu-ES"/>
        </w:rPr>
        <w:t xml:space="preserve"> </w:t>
      </w:r>
      <w:r w:rsidR="00754B6D" w:rsidRPr="00754B6D">
        <w:rPr>
          <w:lang w:val="eu-ES"/>
        </w:rPr>
        <w:t>Teknikari bati baja logikoa ematen bazaio, ezin izango da Sistemara sartu.</w:t>
      </w:r>
    </w:p>
    <w:p w:rsidR="00D97B89" w:rsidRDefault="00D97B89" w:rsidP="00F917D9">
      <w:pPr>
        <w:rPr>
          <w:lang w:val="es-ES_tradnl"/>
        </w:rPr>
      </w:pPr>
    </w:p>
    <w:p w:rsidR="00F917D9" w:rsidRPr="00754B6D" w:rsidRDefault="00754B6D" w:rsidP="00754B6D">
      <w:pPr>
        <w:pStyle w:val="Ttulo3"/>
        <w:spacing w:line="320" w:lineRule="auto"/>
        <w:rPr>
          <w:lang w:val="es-ES_tradnl"/>
        </w:rPr>
      </w:pPr>
      <w:bookmarkStart w:id="16" w:name="_Toc506535832"/>
      <w:r w:rsidRPr="00754B6D">
        <w:rPr>
          <w:lang w:val="eu-ES"/>
        </w:rPr>
        <w:t>Erabiltzaileari alta ematea</w:t>
      </w:r>
      <w:bookmarkEnd w:id="16"/>
    </w:p>
    <w:p w:rsidR="009A449F" w:rsidRDefault="00754B6D" w:rsidP="00754B6D">
      <w:pPr>
        <w:spacing w:line="320" w:lineRule="auto"/>
        <w:rPr>
          <w:lang w:val="es-ES_tradnl"/>
        </w:rPr>
      </w:pPr>
      <w:r w:rsidRPr="00754B6D">
        <w:rPr>
          <w:lang w:val="eu-ES"/>
        </w:rPr>
        <w:t xml:space="preserve">Pantaila honen bitartez, erabiltzaile edo </w:t>
      </w:r>
      <w:r w:rsidR="00393171">
        <w:rPr>
          <w:lang w:val="eu-ES"/>
        </w:rPr>
        <w:t xml:space="preserve">Erakundeko </w:t>
      </w:r>
      <w:r w:rsidRPr="00754B6D">
        <w:rPr>
          <w:lang w:val="eu-ES"/>
        </w:rPr>
        <w:t>Teknikari berri bati alta ematen dio HPS Teknikariak.</w:t>
      </w:r>
      <w:r w:rsidR="00C131C9">
        <w:rPr>
          <w:lang w:val="es-ES_tradnl"/>
        </w:rPr>
        <w:t xml:space="preserve"> </w:t>
      </w:r>
      <w:r w:rsidRPr="00754B6D">
        <w:rPr>
          <w:lang w:val="eu-ES"/>
        </w:rPr>
        <w:t>“</w:t>
      </w:r>
      <w:r w:rsidRPr="00393171">
        <w:rPr>
          <w:i/>
          <w:lang w:val="eu-ES"/>
        </w:rPr>
        <w:t xml:space="preserve">Erabiltzaileak – </w:t>
      </w:r>
      <w:r w:rsidR="00393171" w:rsidRPr="00393171">
        <w:rPr>
          <w:i/>
          <w:lang w:val="eu-ES"/>
        </w:rPr>
        <w:t xml:space="preserve">Erakundeko </w:t>
      </w:r>
      <w:r w:rsidRPr="00393171">
        <w:rPr>
          <w:i/>
          <w:lang w:val="eu-ES"/>
        </w:rPr>
        <w:t>Teknikariak Bilatu</w:t>
      </w:r>
      <w:r w:rsidRPr="00754B6D">
        <w:rPr>
          <w:lang w:val="eu-ES"/>
        </w:rPr>
        <w:t>” pantailan “</w:t>
      </w:r>
      <w:r w:rsidRPr="00754B6D">
        <w:rPr>
          <w:i/>
          <w:lang w:val="eu-ES"/>
        </w:rPr>
        <w:t>Gehitu</w:t>
      </w:r>
      <w:r w:rsidRPr="00754B6D">
        <w:rPr>
          <w:lang w:val="eu-ES"/>
        </w:rPr>
        <w:t>” ekintza sakatzerakoan sartzen da beste pantaila horretara.</w:t>
      </w:r>
    </w:p>
    <w:p w:rsidR="009A449F" w:rsidRDefault="009A449F" w:rsidP="009A449F">
      <w:pPr>
        <w:keepNext/>
        <w:spacing w:before="0" w:after="0" w:line="240" w:lineRule="auto"/>
        <w:jc w:val="center"/>
      </w:pPr>
    </w:p>
    <w:p w:rsidR="00E25809" w:rsidRDefault="00E25809" w:rsidP="009A449F">
      <w:pPr>
        <w:keepNext/>
        <w:spacing w:before="0" w:after="0" w:line="240" w:lineRule="auto"/>
        <w:jc w:val="center"/>
      </w:pPr>
    </w:p>
    <w:p w:rsidR="00E25809" w:rsidRDefault="00393171" w:rsidP="009A449F">
      <w:pPr>
        <w:keepNext/>
        <w:spacing w:before="0" w:after="0" w:line="240" w:lineRule="auto"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59F2021F" wp14:editId="52280797">
            <wp:extent cx="5612130" cy="4315460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49F" w:rsidRDefault="006028A4" w:rsidP="006028A4">
      <w:pPr>
        <w:pStyle w:val="Imgen"/>
        <w:spacing w:line="320" w:lineRule="auto"/>
        <w:rPr>
          <w:noProof/>
        </w:rPr>
      </w:pPr>
      <w:r w:rsidRPr="006028A4">
        <w:rPr>
          <w:lang w:val="eu-ES"/>
        </w:rPr>
        <w:t>6. Irudia.</w:t>
      </w:r>
      <w:r w:rsidR="009A449F" w:rsidRPr="00754B6D">
        <w:t xml:space="preserve"> </w:t>
      </w:r>
      <w:r w:rsidR="0050093B">
        <w:rPr>
          <w:lang w:val="eu-ES"/>
        </w:rPr>
        <w:t>Erakun</w:t>
      </w:r>
      <w:r w:rsidR="00B67369">
        <w:rPr>
          <w:lang w:val="eu-ES"/>
        </w:rPr>
        <w:t>d</w:t>
      </w:r>
      <w:r w:rsidR="0050093B">
        <w:rPr>
          <w:lang w:val="eu-ES"/>
        </w:rPr>
        <w:t>eko</w:t>
      </w:r>
      <w:r w:rsidRPr="006028A4">
        <w:rPr>
          <w:lang w:val="eu-ES"/>
        </w:rPr>
        <w:t xml:space="preserve"> Teknikariari Alta emateko pantaila</w:t>
      </w:r>
    </w:p>
    <w:p w:rsidR="009A449F" w:rsidRPr="006028A4" w:rsidRDefault="006028A4" w:rsidP="006028A4">
      <w:pPr>
        <w:spacing w:line="320" w:lineRule="auto"/>
        <w:rPr>
          <w:noProof/>
        </w:rPr>
      </w:pPr>
      <w:r w:rsidRPr="006028A4">
        <w:rPr>
          <w:lang w:val="eu-ES"/>
        </w:rPr>
        <w:t>Ondorengo ekintzak erakusten dira pantailan:</w:t>
      </w:r>
    </w:p>
    <w:p w:rsidR="00C131C9" w:rsidRPr="006028A4" w:rsidRDefault="006028A4" w:rsidP="006028A4">
      <w:pPr>
        <w:pStyle w:val="Prrafodelista"/>
        <w:numPr>
          <w:ilvl w:val="0"/>
          <w:numId w:val="39"/>
        </w:numPr>
        <w:spacing w:line="320" w:lineRule="auto"/>
      </w:pPr>
      <w:r w:rsidRPr="006028A4">
        <w:rPr>
          <w:b/>
          <w:lang w:val="eu-ES"/>
        </w:rPr>
        <w:t>Gorde:</w:t>
      </w:r>
      <w:r w:rsidR="00C131C9" w:rsidRPr="006028A4">
        <w:rPr>
          <w:noProof/>
        </w:rPr>
        <w:t xml:space="preserve"> </w:t>
      </w:r>
      <w:r w:rsidRPr="006028A4">
        <w:rPr>
          <w:lang w:val="eu-ES"/>
        </w:rPr>
        <w:t xml:space="preserve">formatua eta derrigorrez bete beharreko eremuak balioztatu ondoren, informazioa Sisteman gorde eta </w:t>
      </w:r>
      <w:r w:rsidR="00393171">
        <w:rPr>
          <w:lang w:val="eu-ES"/>
        </w:rPr>
        <w:t>Erakundeko</w:t>
      </w:r>
      <w:r w:rsidRPr="006028A4">
        <w:rPr>
          <w:lang w:val="eu-ES"/>
        </w:rPr>
        <w:t xml:space="preserve"> Teknikari berria sortzen du.</w:t>
      </w:r>
    </w:p>
    <w:p w:rsidR="00C131C9" w:rsidRPr="006028A4" w:rsidRDefault="006028A4" w:rsidP="006028A4">
      <w:pPr>
        <w:pStyle w:val="Prrafodelista"/>
        <w:numPr>
          <w:ilvl w:val="0"/>
          <w:numId w:val="39"/>
        </w:numPr>
        <w:spacing w:line="320" w:lineRule="auto"/>
      </w:pPr>
      <w:r w:rsidRPr="006028A4">
        <w:rPr>
          <w:b/>
          <w:lang w:val="eu-ES"/>
        </w:rPr>
        <w:t>Garbitu:</w:t>
      </w:r>
      <w:r w:rsidR="00C131C9" w:rsidRPr="006028A4">
        <w:rPr>
          <w:noProof/>
        </w:rPr>
        <w:t xml:space="preserve"> </w:t>
      </w:r>
      <w:r w:rsidRPr="006028A4">
        <w:rPr>
          <w:lang w:val="eu-ES"/>
        </w:rPr>
        <w:t>pantailako eremuak husten ditu.</w:t>
      </w:r>
    </w:p>
    <w:p w:rsidR="00C131C9" w:rsidRPr="006028A4" w:rsidRDefault="00393171" w:rsidP="006028A4">
      <w:pPr>
        <w:pStyle w:val="Prrafodelista"/>
        <w:numPr>
          <w:ilvl w:val="0"/>
          <w:numId w:val="39"/>
        </w:numPr>
        <w:spacing w:line="320" w:lineRule="auto"/>
      </w:pPr>
      <w:r>
        <w:rPr>
          <w:b/>
          <w:lang w:val="eu-ES"/>
        </w:rPr>
        <w:t>Ezeztatu</w:t>
      </w:r>
      <w:r w:rsidR="006028A4" w:rsidRPr="006028A4">
        <w:rPr>
          <w:b/>
          <w:lang w:val="eu-ES"/>
        </w:rPr>
        <w:t>:</w:t>
      </w:r>
      <w:r w:rsidR="00C131C9" w:rsidRPr="006028A4">
        <w:rPr>
          <w:noProof/>
        </w:rPr>
        <w:t xml:space="preserve"> </w:t>
      </w:r>
      <w:r w:rsidR="006028A4" w:rsidRPr="006028A4">
        <w:rPr>
          <w:lang w:val="eu-ES"/>
        </w:rPr>
        <w:t>aurreko pantaila erakusten du.</w:t>
      </w:r>
    </w:p>
    <w:p w:rsidR="00D97B89" w:rsidRDefault="00D97B89" w:rsidP="00C131C9">
      <w:pPr>
        <w:spacing w:before="0" w:after="0" w:line="240" w:lineRule="auto"/>
        <w:rPr>
          <w:lang w:val="es-ES_tradnl"/>
        </w:rPr>
      </w:pPr>
    </w:p>
    <w:p w:rsidR="00D97B89" w:rsidRPr="006028A4" w:rsidRDefault="00393171" w:rsidP="006028A4">
      <w:pPr>
        <w:pStyle w:val="Ttulo3"/>
        <w:spacing w:line="320" w:lineRule="auto"/>
        <w:rPr>
          <w:lang w:val="es-ES_tradnl"/>
        </w:rPr>
      </w:pPr>
      <w:bookmarkStart w:id="17" w:name="_Toc506535833"/>
      <w:r>
        <w:rPr>
          <w:lang w:val="eu-ES"/>
        </w:rPr>
        <w:t>Erakundeko</w:t>
      </w:r>
      <w:r w:rsidR="006028A4" w:rsidRPr="006028A4">
        <w:rPr>
          <w:lang w:val="eu-ES"/>
        </w:rPr>
        <w:t xml:space="preserve"> Teknikariaren xehetasunak</w:t>
      </w:r>
      <w:bookmarkEnd w:id="17"/>
    </w:p>
    <w:p w:rsidR="00D97B89" w:rsidRDefault="006028A4" w:rsidP="0036350D">
      <w:pPr>
        <w:spacing w:line="320" w:lineRule="auto"/>
        <w:rPr>
          <w:lang w:val="es-ES_tradnl"/>
        </w:rPr>
      </w:pPr>
      <w:r w:rsidRPr="006028A4">
        <w:rPr>
          <w:lang w:val="eu-ES"/>
        </w:rPr>
        <w:t xml:space="preserve">Erabiltzaile edo </w:t>
      </w:r>
      <w:r w:rsidR="00393171">
        <w:rPr>
          <w:lang w:val="eu-ES"/>
        </w:rPr>
        <w:t>Erakundeko</w:t>
      </w:r>
      <w:r w:rsidRPr="006028A4">
        <w:rPr>
          <w:lang w:val="eu-ES"/>
        </w:rPr>
        <w:t xml:space="preserve"> Teknikari bati buruzko informazioa eguneratzeko aukera ematen du pantaila horrek.</w:t>
      </w:r>
      <w:r w:rsidR="00C131C9">
        <w:rPr>
          <w:lang w:val="es-ES_tradnl"/>
        </w:rPr>
        <w:t xml:space="preserve"> </w:t>
      </w:r>
      <w:r w:rsidR="00C912D4" w:rsidRPr="0036350D">
        <w:rPr>
          <w:lang w:val="eu-ES"/>
        </w:rPr>
        <w:t>“</w:t>
      </w:r>
      <w:r w:rsidR="00C912D4" w:rsidRPr="0036350D">
        <w:rPr>
          <w:i/>
          <w:lang w:val="eu-ES"/>
        </w:rPr>
        <w:t xml:space="preserve">Erabiltzaileak – </w:t>
      </w:r>
      <w:r w:rsidR="00142613">
        <w:rPr>
          <w:i/>
          <w:lang w:val="eu-ES"/>
        </w:rPr>
        <w:t>E</w:t>
      </w:r>
      <w:r w:rsidR="00393171">
        <w:rPr>
          <w:i/>
          <w:lang w:val="eu-ES"/>
        </w:rPr>
        <w:t>rakundeko</w:t>
      </w:r>
      <w:r w:rsidR="00C912D4" w:rsidRPr="0036350D">
        <w:rPr>
          <w:i/>
          <w:lang w:val="eu-ES"/>
        </w:rPr>
        <w:t xml:space="preserve"> Teknikariak Bilatu</w:t>
      </w:r>
      <w:r w:rsidR="00C912D4" w:rsidRPr="0036350D">
        <w:rPr>
          <w:lang w:val="eu-ES"/>
        </w:rPr>
        <w:t>” pantailatik sartzen da, emaitzen taulako errenkada</w:t>
      </w:r>
      <w:r w:rsidR="0036350D" w:rsidRPr="0036350D">
        <w:rPr>
          <w:lang w:val="eu-ES"/>
        </w:rPr>
        <w:t xml:space="preserve"> bat aukeratu eta “</w:t>
      </w:r>
      <w:r w:rsidR="0036350D" w:rsidRPr="0036350D">
        <w:rPr>
          <w:i/>
          <w:lang w:val="eu-ES"/>
        </w:rPr>
        <w:t>Xehetasunak</w:t>
      </w:r>
      <w:r w:rsidR="0036350D" w:rsidRPr="0036350D">
        <w:rPr>
          <w:lang w:val="eu-ES"/>
        </w:rPr>
        <w:t>” ekintza sakatu edo aukeratutako errenkadaren gainean klik bikoitza egiterakoan.</w:t>
      </w:r>
      <w:r w:rsidR="00C912D4" w:rsidRPr="0036350D">
        <w:rPr>
          <w:lang w:val="eu-ES"/>
        </w:rPr>
        <w:t xml:space="preserve"> </w:t>
      </w:r>
    </w:p>
    <w:p w:rsidR="00C131C9" w:rsidRDefault="0036350D" w:rsidP="0036350D">
      <w:pPr>
        <w:spacing w:line="320" w:lineRule="auto"/>
        <w:rPr>
          <w:lang w:val="es-ES_tradnl"/>
        </w:rPr>
      </w:pPr>
      <w:r w:rsidRPr="0036350D">
        <w:rPr>
          <w:lang w:val="eu-ES"/>
        </w:rPr>
        <w:t>Pantaila hau aurrez deskribatutako alta emateko pantailaren antzerakoa da:</w:t>
      </w:r>
    </w:p>
    <w:p w:rsidR="00FA51CB" w:rsidRDefault="00393171" w:rsidP="00FA51CB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742AE2F0" wp14:editId="3C34C52A">
            <wp:extent cx="5612130" cy="5688965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8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5935">
        <w:rPr>
          <w:noProof/>
          <w:lang w:val="es-ES_tradnl" w:eastAsia="es-ES_tradnl"/>
        </w:rPr>
        <w:t xml:space="preserve"> </w:t>
      </w:r>
    </w:p>
    <w:p w:rsidR="00C131C9" w:rsidRDefault="0036350D" w:rsidP="0036350D">
      <w:pPr>
        <w:pStyle w:val="Imgen"/>
        <w:spacing w:line="320" w:lineRule="auto"/>
      </w:pPr>
      <w:r w:rsidRPr="0036350D">
        <w:rPr>
          <w:lang w:val="eu-ES"/>
        </w:rPr>
        <w:t>7. Irudia.</w:t>
      </w:r>
      <w:r w:rsidR="00FA51CB">
        <w:t xml:space="preserve"> </w:t>
      </w:r>
      <w:r w:rsidR="00393171">
        <w:rPr>
          <w:lang w:val="eu-ES"/>
        </w:rPr>
        <w:t>Erakundeko</w:t>
      </w:r>
      <w:r w:rsidRPr="0036350D">
        <w:rPr>
          <w:lang w:val="eu-ES"/>
        </w:rPr>
        <w:t xml:space="preserve"> Teknikarien informazioa editatzeko pantaila</w:t>
      </w:r>
    </w:p>
    <w:p w:rsidR="00FA51CB" w:rsidRDefault="00393171" w:rsidP="008624D5">
      <w:pPr>
        <w:spacing w:line="320" w:lineRule="auto"/>
      </w:pPr>
      <w:r>
        <w:rPr>
          <w:lang w:val="eu-ES"/>
        </w:rPr>
        <w:t>Erakundeko</w:t>
      </w:r>
      <w:r w:rsidR="008624D5" w:rsidRPr="008624D5">
        <w:rPr>
          <w:lang w:val="eu-ES"/>
        </w:rPr>
        <w:t xml:space="preserve"> Teknikariaren informazioa aurkezten duen atal horri beste atal bat gehitzen zaio, teknikariak kudeatzen dituen </w:t>
      </w:r>
      <w:r>
        <w:rPr>
          <w:lang w:val="eu-ES"/>
        </w:rPr>
        <w:t>E</w:t>
      </w:r>
      <w:r w:rsidR="00DA2450">
        <w:rPr>
          <w:lang w:val="eu-ES"/>
        </w:rPr>
        <w:t>r</w:t>
      </w:r>
      <w:r>
        <w:rPr>
          <w:lang w:val="eu-ES"/>
        </w:rPr>
        <w:t>akundeen</w:t>
      </w:r>
      <w:r w:rsidR="008624D5" w:rsidRPr="008624D5">
        <w:rPr>
          <w:lang w:val="eu-ES"/>
        </w:rPr>
        <w:t xml:space="preserve"> informazioa erakusten duena; azken atal horretatik </w:t>
      </w:r>
      <w:r>
        <w:rPr>
          <w:lang w:val="eu-ES"/>
        </w:rPr>
        <w:t>Erakunde</w:t>
      </w:r>
      <w:r w:rsidR="008624D5" w:rsidRPr="008624D5">
        <w:rPr>
          <w:lang w:val="eu-ES"/>
        </w:rPr>
        <w:t xml:space="preserve"> gehiago lotu dakizkioke, edo </w:t>
      </w:r>
      <w:r>
        <w:rPr>
          <w:lang w:val="eu-ES"/>
        </w:rPr>
        <w:t>Erakundeko</w:t>
      </w:r>
      <w:r w:rsidR="008624D5" w:rsidRPr="008624D5">
        <w:rPr>
          <w:lang w:val="eu-ES"/>
        </w:rPr>
        <w:t xml:space="preserve"> Teknikariaren eta </w:t>
      </w:r>
      <w:r>
        <w:rPr>
          <w:lang w:val="eu-ES"/>
        </w:rPr>
        <w:t>Erakunde</w:t>
      </w:r>
      <w:r w:rsidR="008624D5" w:rsidRPr="008624D5">
        <w:rPr>
          <w:lang w:val="eu-ES"/>
        </w:rPr>
        <w:t xml:space="preserve"> baten arteko lotura ken daiteke:</w:t>
      </w:r>
    </w:p>
    <w:p w:rsidR="00A535F4" w:rsidRDefault="00393171" w:rsidP="00A535F4">
      <w:pPr>
        <w:pStyle w:val="Imgen"/>
        <w:jc w:val="both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0D15D6A" wp14:editId="0FC88CAA">
            <wp:extent cx="5612130" cy="1188720"/>
            <wp:effectExtent l="0" t="0" r="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1CB" w:rsidRDefault="008624D5" w:rsidP="008624D5">
      <w:pPr>
        <w:pStyle w:val="Imgen"/>
        <w:spacing w:line="320" w:lineRule="auto"/>
      </w:pPr>
      <w:r w:rsidRPr="008624D5">
        <w:rPr>
          <w:lang w:val="eu-ES"/>
        </w:rPr>
        <w:t>8. Irudia.</w:t>
      </w:r>
      <w:r w:rsidR="00A535F4" w:rsidRPr="008624D5">
        <w:t xml:space="preserve"> </w:t>
      </w:r>
      <w:r w:rsidR="00393171">
        <w:rPr>
          <w:lang w:val="eu-ES"/>
        </w:rPr>
        <w:t>Erakundeen</w:t>
      </w:r>
      <w:r w:rsidRPr="008624D5">
        <w:rPr>
          <w:lang w:val="eu-ES"/>
        </w:rPr>
        <w:t xml:space="preserve"> atala, </w:t>
      </w:r>
      <w:r w:rsidR="00393171">
        <w:rPr>
          <w:lang w:val="eu-ES"/>
        </w:rPr>
        <w:t>Erakundeko</w:t>
      </w:r>
      <w:r w:rsidRPr="008624D5">
        <w:rPr>
          <w:lang w:val="eu-ES"/>
        </w:rPr>
        <w:t xml:space="preserve"> Teknikariak Editatzeko pantailan</w:t>
      </w:r>
    </w:p>
    <w:p w:rsidR="00A535F4" w:rsidRDefault="00393171" w:rsidP="00D7640E">
      <w:pPr>
        <w:spacing w:line="320" w:lineRule="auto"/>
      </w:pPr>
      <w:r>
        <w:rPr>
          <w:lang w:val="eu-ES"/>
        </w:rPr>
        <w:t>Erakunde</w:t>
      </w:r>
      <w:r w:rsidR="008624D5" w:rsidRPr="00D7640E">
        <w:rPr>
          <w:lang w:val="eu-ES"/>
        </w:rPr>
        <w:t xml:space="preserve"> bakoitzaren ondorengo informazioa aurkezten da: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="00D7640E" w:rsidRPr="00D7640E">
        <w:rPr>
          <w:lang w:val="eu-ES"/>
        </w:rPr>
        <w:t xml:space="preserve"> IFK/IFZ.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izena.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helbidea.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harremanetarako helbide elektronikoa.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harremanetarako telefono zenbakia.</w:t>
      </w:r>
    </w:p>
    <w:p w:rsidR="00FC3925" w:rsidRDefault="00FC3925" w:rsidP="00211466">
      <w:pPr>
        <w:pStyle w:val="Imgen"/>
        <w:spacing w:before="120" w:after="120"/>
        <w:jc w:val="both"/>
      </w:pPr>
    </w:p>
    <w:p w:rsidR="00211466" w:rsidRDefault="005D348A" w:rsidP="005D348A">
      <w:pPr>
        <w:spacing w:line="320" w:lineRule="auto"/>
      </w:pPr>
      <w:r w:rsidRPr="005D348A">
        <w:rPr>
          <w:lang w:val="eu-ES"/>
        </w:rPr>
        <w:t>Teknikaria</w:t>
      </w:r>
      <w:r w:rsidR="00D7640E" w:rsidRPr="005D348A">
        <w:rPr>
          <w:lang w:val="eu-ES"/>
        </w:rPr>
        <w:t xml:space="preserve"> beste </w:t>
      </w:r>
      <w:r w:rsidR="00393171">
        <w:rPr>
          <w:lang w:val="eu-ES"/>
        </w:rPr>
        <w:t>Erakunde</w:t>
      </w:r>
      <w:r w:rsidRPr="005D348A">
        <w:rPr>
          <w:lang w:val="eu-ES"/>
        </w:rPr>
        <w:t xml:space="preserve"> batekin lotzeko edo lotura hori ezabatzeko beharrezko ekintzak aurkezten ditu atal horrek.</w:t>
      </w:r>
      <w:r w:rsidR="00FC3925">
        <w:t xml:space="preserve"> </w:t>
      </w:r>
      <w:r w:rsidRPr="005D348A">
        <w:rPr>
          <w:lang w:val="eu-ES"/>
        </w:rPr>
        <w:t>Ondorengoak dira ekintzok:</w:t>
      </w:r>
      <w:r w:rsidR="00FC3925">
        <w:t xml:space="preserve"> </w:t>
      </w:r>
    </w:p>
    <w:p w:rsidR="00CA5ECB" w:rsidRPr="00CA5ECB" w:rsidRDefault="005D348A" w:rsidP="005D348A">
      <w:pPr>
        <w:pStyle w:val="Prrafodelista"/>
        <w:numPr>
          <w:ilvl w:val="0"/>
          <w:numId w:val="37"/>
        </w:numPr>
        <w:spacing w:line="320" w:lineRule="auto"/>
      </w:pPr>
      <w:r w:rsidRPr="005D348A">
        <w:rPr>
          <w:b/>
          <w:lang w:val="eu-ES"/>
        </w:rPr>
        <w:t>Gehitu:</w:t>
      </w:r>
      <w:r w:rsidR="00FC3925" w:rsidRPr="00813CC6">
        <w:rPr>
          <w:lang w:val="en-AU"/>
        </w:rPr>
        <w:t xml:space="preserve"> </w:t>
      </w:r>
      <w:r w:rsidR="00393171">
        <w:rPr>
          <w:lang w:val="eu-ES"/>
        </w:rPr>
        <w:t>Erakundeak</w:t>
      </w:r>
      <w:r w:rsidRPr="005D348A">
        <w:rPr>
          <w:lang w:val="eu-ES"/>
        </w:rPr>
        <w:t xml:space="preserve"> bilatzeko pantaila bat aurkezten du.</w:t>
      </w:r>
      <w:r w:rsidR="00FC3925" w:rsidRPr="00813CC6">
        <w:rPr>
          <w:lang w:val="en-AU"/>
        </w:rPr>
        <w:t xml:space="preserve"> </w:t>
      </w:r>
      <w:r w:rsidRPr="005D348A">
        <w:rPr>
          <w:lang w:val="eu-ES"/>
        </w:rPr>
        <w:t xml:space="preserve">Nahi den </w:t>
      </w:r>
      <w:r w:rsidR="00393171">
        <w:rPr>
          <w:lang w:val="eu-ES"/>
        </w:rPr>
        <w:t>Erakundea</w:t>
      </w:r>
      <w:r w:rsidRPr="005D348A">
        <w:rPr>
          <w:lang w:val="eu-ES"/>
        </w:rPr>
        <w:t xml:space="preserve"> aurkitzen denean, </w:t>
      </w:r>
      <w:r w:rsidR="00393171">
        <w:rPr>
          <w:lang w:val="eu-ES"/>
        </w:rPr>
        <w:t>Erakundeko</w:t>
      </w:r>
      <w:r w:rsidRPr="005D348A">
        <w:rPr>
          <w:lang w:val="eu-ES"/>
        </w:rPr>
        <w:t xml:space="preserve"> Teknikariarekin lotzen da.</w:t>
      </w:r>
      <w:r w:rsidR="00CA5ECB">
        <w:t xml:space="preserve"> </w:t>
      </w:r>
      <w:r w:rsidRPr="005D348A">
        <w:rPr>
          <w:lang w:val="eu-ES"/>
        </w:rPr>
        <w:t>Jarraian deskribatzen da pantaila hori.</w:t>
      </w:r>
    </w:p>
    <w:p w:rsidR="00CA5ECB" w:rsidRDefault="005D348A" w:rsidP="005D348A">
      <w:pPr>
        <w:pStyle w:val="Prrafodelista"/>
        <w:numPr>
          <w:ilvl w:val="0"/>
          <w:numId w:val="37"/>
        </w:numPr>
        <w:spacing w:line="320" w:lineRule="auto"/>
      </w:pPr>
      <w:r w:rsidRPr="005D348A">
        <w:rPr>
          <w:b/>
          <w:lang w:val="eu-ES"/>
        </w:rPr>
        <w:t>Ezabatu:</w:t>
      </w:r>
      <w:r w:rsidR="00FC3925">
        <w:t xml:space="preserve"> </w:t>
      </w:r>
      <w:r w:rsidRPr="005D348A">
        <w:rPr>
          <w:lang w:val="eu-ES"/>
        </w:rPr>
        <w:t xml:space="preserve">kudeatzen ari den </w:t>
      </w:r>
      <w:r w:rsidR="00393171">
        <w:rPr>
          <w:lang w:val="eu-ES"/>
        </w:rPr>
        <w:t>Erakundeko</w:t>
      </w:r>
      <w:r w:rsidRPr="005D348A">
        <w:rPr>
          <w:lang w:val="eu-ES"/>
        </w:rPr>
        <w:t xml:space="preserve"> Teknikariaren eta aukeratutako </w:t>
      </w:r>
      <w:r w:rsidR="00393171">
        <w:rPr>
          <w:lang w:val="eu-ES"/>
        </w:rPr>
        <w:t>Erakundearen</w:t>
      </w:r>
      <w:r w:rsidRPr="005D348A">
        <w:rPr>
          <w:lang w:val="eu-ES"/>
        </w:rPr>
        <w:t xml:space="preserve"> arteko lotura ezabatzen du.</w:t>
      </w:r>
    </w:p>
    <w:p w:rsidR="00CA5ECB" w:rsidRPr="00813CC6" w:rsidRDefault="005D348A" w:rsidP="005D348A">
      <w:pPr>
        <w:pStyle w:val="Imgen"/>
        <w:spacing w:before="120" w:after="120" w:line="320" w:lineRule="auto"/>
        <w:jc w:val="both"/>
        <w:rPr>
          <w:lang w:val="en-AU"/>
        </w:rPr>
      </w:pPr>
      <w:r w:rsidRPr="005D348A">
        <w:rPr>
          <w:lang w:val="eu-ES"/>
        </w:rPr>
        <w:t>Ekintza horiez gain, ondorengo hauek ere aurkezten ditu pantailak:</w:t>
      </w:r>
    </w:p>
    <w:p w:rsidR="00CA5ECB" w:rsidRDefault="005D348A" w:rsidP="005D348A">
      <w:pPr>
        <w:pStyle w:val="Prrafodelista"/>
        <w:numPr>
          <w:ilvl w:val="0"/>
          <w:numId w:val="36"/>
        </w:numPr>
        <w:spacing w:line="320" w:lineRule="auto"/>
      </w:pPr>
      <w:r w:rsidRPr="005D348A">
        <w:rPr>
          <w:b/>
          <w:lang w:val="eu-ES"/>
        </w:rPr>
        <w:t>Gorde:</w:t>
      </w:r>
      <w:r w:rsidR="00CA5ECB">
        <w:t xml:space="preserve"> </w:t>
      </w:r>
      <w:r w:rsidRPr="005D348A">
        <w:rPr>
          <w:lang w:val="eu-ES"/>
        </w:rPr>
        <w:t>Sisteman gordetzen du informazioa.</w:t>
      </w:r>
    </w:p>
    <w:p w:rsidR="00CA5ECB" w:rsidRDefault="005D348A" w:rsidP="005D348A">
      <w:pPr>
        <w:pStyle w:val="Prrafodelista"/>
        <w:numPr>
          <w:ilvl w:val="0"/>
          <w:numId w:val="36"/>
        </w:numPr>
        <w:spacing w:line="320" w:lineRule="auto"/>
      </w:pPr>
      <w:r w:rsidRPr="005D348A">
        <w:rPr>
          <w:b/>
          <w:lang w:val="eu-ES"/>
        </w:rPr>
        <w:t>Garbitu:</w:t>
      </w:r>
      <w:r w:rsidR="00CA5ECB">
        <w:t xml:space="preserve"> </w:t>
      </w:r>
      <w:r w:rsidRPr="005D348A">
        <w:rPr>
          <w:lang w:val="eu-ES"/>
        </w:rPr>
        <w:t>Sisteman gordetako informazioa erakusten du.</w:t>
      </w:r>
    </w:p>
    <w:p w:rsidR="00CA5ECB" w:rsidRDefault="00393171" w:rsidP="005D348A">
      <w:pPr>
        <w:pStyle w:val="Prrafodelista"/>
        <w:numPr>
          <w:ilvl w:val="0"/>
          <w:numId w:val="36"/>
        </w:numPr>
        <w:spacing w:line="320" w:lineRule="auto"/>
      </w:pPr>
      <w:r>
        <w:rPr>
          <w:b/>
          <w:lang w:val="eu-ES"/>
        </w:rPr>
        <w:t>Ezeztatu</w:t>
      </w:r>
      <w:r w:rsidR="005D348A" w:rsidRPr="005D348A">
        <w:rPr>
          <w:b/>
          <w:lang w:val="eu-ES"/>
        </w:rPr>
        <w:t>:</w:t>
      </w:r>
      <w:r w:rsidR="00CA5ECB">
        <w:t xml:space="preserve"> </w:t>
      </w:r>
      <w:r w:rsidR="005D348A" w:rsidRPr="005D348A">
        <w:rPr>
          <w:lang w:val="eu-ES"/>
        </w:rPr>
        <w:t>“</w:t>
      </w:r>
      <w:r w:rsidR="005D348A" w:rsidRPr="005D348A">
        <w:rPr>
          <w:i/>
          <w:lang w:val="eu-ES"/>
        </w:rPr>
        <w:t xml:space="preserve">Erabiltzaileak – </w:t>
      </w:r>
      <w:r>
        <w:rPr>
          <w:i/>
          <w:lang w:val="eu-ES"/>
        </w:rPr>
        <w:t>Erakundeko</w:t>
      </w:r>
      <w:r w:rsidR="005D348A" w:rsidRPr="005D348A">
        <w:rPr>
          <w:i/>
          <w:lang w:val="eu-ES"/>
        </w:rPr>
        <w:t xml:space="preserve"> Teknikariak Bilatzeko</w:t>
      </w:r>
      <w:r w:rsidR="005D348A" w:rsidRPr="005D348A">
        <w:rPr>
          <w:lang w:val="eu-ES"/>
        </w:rPr>
        <w:t>” pantaila erakusten du.</w:t>
      </w:r>
    </w:p>
    <w:p w:rsidR="00CA5ECB" w:rsidRDefault="00CA5ECB" w:rsidP="00CA5ECB">
      <w:pPr>
        <w:pStyle w:val="Imgen"/>
        <w:spacing w:before="120" w:after="120"/>
        <w:jc w:val="both"/>
      </w:pPr>
    </w:p>
    <w:p w:rsidR="00A535F4" w:rsidRPr="005D348A" w:rsidRDefault="00393171" w:rsidP="005D348A">
      <w:pPr>
        <w:pStyle w:val="Ttulo3"/>
        <w:spacing w:line="320" w:lineRule="auto"/>
        <w:rPr>
          <w:lang w:val="es-ES_tradnl"/>
        </w:rPr>
      </w:pPr>
      <w:bookmarkStart w:id="18" w:name="_Toc506535834"/>
      <w:r>
        <w:rPr>
          <w:lang w:val="eu-ES"/>
        </w:rPr>
        <w:t>Erakundeko</w:t>
      </w:r>
      <w:r w:rsidR="005D348A" w:rsidRPr="005D348A">
        <w:rPr>
          <w:lang w:val="eu-ES"/>
        </w:rPr>
        <w:t xml:space="preserve"> Teknikariaren eta </w:t>
      </w:r>
      <w:r>
        <w:rPr>
          <w:lang w:val="eu-ES"/>
        </w:rPr>
        <w:t>Erakundearen</w:t>
      </w:r>
      <w:r w:rsidR="005D348A" w:rsidRPr="005D348A">
        <w:rPr>
          <w:lang w:val="eu-ES"/>
        </w:rPr>
        <w:t xml:space="preserve"> arteko erlazioari Alta emateko pantaila</w:t>
      </w:r>
      <w:bookmarkEnd w:id="18"/>
    </w:p>
    <w:p w:rsidR="00D8513D" w:rsidRPr="00393171" w:rsidRDefault="00393171" w:rsidP="0059593F">
      <w:pPr>
        <w:spacing w:line="320" w:lineRule="auto"/>
        <w:rPr>
          <w:lang w:val="eu-ES"/>
        </w:rPr>
      </w:pPr>
      <w:r>
        <w:rPr>
          <w:lang w:val="eu-ES"/>
        </w:rPr>
        <w:t>Erakundeko</w:t>
      </w:r>
      <w:r w:rsidR="005D348A" w:rsidRPr="0059593F">
        <w:rPr>
          <w:lang w:val="eu-ES"/>
        </w:rPr>
        <w:t xml:space="preserve"> Teknikariarekin lotzeko </w:t>
      </w:r>
      <w:r>
        <w:rPr>
          <w:lang w:val="eu-ES"/>
        </w:rPr>
        <w:t>Erakundeak</w:t>
      </w:r>
      <w:r w:rsidR="005D348A" w:rsidRPr="0059593F">
        <w:rPr>
          <w:lang w:val="eu-ES"/>
        </w:rPr>
        <w:t xml:space="preserve"> bilatzeko aukera ematen du pantaila horrek. “</w:t>
      </w:r>
      <w:r>
        <w:rPr>
          <w:i/>
          <w:lang w:val="eu-ES"/>
        </w:rPr>
        <w:t>Erakundeko</w:t>
      </w:r>
      <w:r w:rsidR="005D348A" w:rsidRPr="0059593F">
        <w:rPr>
          <w:i/>
          <w:lang w:val="eu-ES"/>
        </w:rPr>
        <w:t xml:space="preserve"> Teknikariaren Xehetasunak</w:t>
      </w:r>
      <w:r w:rsidR="005D348A" w:rsidRPr="0059593F">
        <w:rPr>
          <w:lang w:val="eu-ES"/>
        </w:rPr>
        <w:t>”</w:t>
      </w:r>
      <w:r w:rsidR="0059593F" w:rsidRPr="0059593F">
        <w:rPr>
          <w:lang w:val="eu-ES"/>
        </w:rPr>
        <w:t xml:space="preserve"> pantailako “</w:t>
      </w:r>
      <w:r>
        <w:rPr>
          <w:i/>
          <w:lang w:val="eu-ES"/>
        </w:rPr>
        <w:t>Erakundeak</w:t>
      </w:r>
      <w:r w:rsidR="0059593F" w:rsidRPr="0059593F">
        <w:rPr>
          <w:lang w:val="eu-ES"/>
        </w:rPr>
        <w:t>” atalean “</w:t>
      </w:r>
      <w:r w:rsidR="0059593F" w:rsidRPr="0059593F">
        <w:rPr>
          <w:i/>
          <w:lang w:val="eu-ES"/>
        </w:rPr>
        <w:t>Gehitu</w:t>
      </w:r>
      <w:r w:rsidR="0059593F" w:rsidRPr="0059593F">
        <w:rPr>
          <w:lang w:val="eu-ES"/>
        </w:rPr>
        <w:t>” ekintza sakatuta sartzen da pantaila horretara.</w:t>
      </w:r>
      <w:r w:rsidR="00D8513D" w:rsidRPr="00393171">
        <w:rPr>
          <w:lang w:val="eu-ES"/>
        </w:rPr>
        <w:t xml:space="preserve"> </w:t>
      </w:r>
      <w:r w:rsidR="0059593F" w:rsidRPr="0059593F">
        <w:rPr>
          <w:lang w:val="eu-ES"/>
        </w:rPr>
        <w:t xml:space="preserve">Ekintza hori egikaritzerakoan, </w:t>
      </w:r>
      <w:r>
        <w:rPr>
          <w:lang w:val="eu-ES"/>
        </w:rPr>
        <w:t>Erakundeak</w:t>
      </w:r>
      <w:r w:rsidR="0059593F" w:rsidRPr="0059593F">
        <w:rPr>
          <w:lang w:val="eu-ES"/>
        </w:rPr>
        <w:t xml:space="preserve"> bilatzeko pantaila bat aurkezten du Sistemak:</w:t>
      </w:r>
    </w:p>
    <w:p w:rsidR="00D8513D" w:rsidRDefault="00393171" w:rsidP="00D8513D">
      <w:pPr>
        <w:keepNext/>
        <w:jc w:val="center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2209F4AF" wp14:editId="623AE484">
            <wp:extent cx="5612130" cy="4467860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6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513D" w:rsidRDefault="0059593F" w:rsidP="0059593F">
      <w:pPr>
        <w:pStyle w:val="Imgen"/>
        <w:spacing w:line="320" w:lineRule="auto"/>
        <w:rPr>
          <w:lang w:val="es-ES_tradnl"/>
        </w:rPr>
      </w:pPr>
      <w:r w:rsidRPr="0059593F">
        <w:rPr>
          <w:lang w:val="eu-ES"/>
        </w:rPr>
        <w:t>9. Irudia.</w:t>
      </w:r>
      <w:r w:rsidR="00D8513D">
        <w:t xml:space="preserve"> </w:t>
      </w:r>
      <w:r w:rsidR="00393171">
        <w:rPr>
          <w:lang w:val="eu-ES"/>
        </w:rPr>
        <w:t>Erakundeko</w:t>
      </w:r>
      <w:r w:rsidRPr="0059593F">
        <w:rPr>
          <w:lang w:val="eu-ES"/>
        </w:rPr>
        <w:t xml:space="preserve"> Teknikariarekin lotzeko </w:t>
      </w:r>
      <w:r w:rsidR="00393171">
        <w:rPr>
          <w:lang w:val="eu-ES"/>
        </w:rPr>
        <w:t>Erakundeak</w:t>
      </w:r>
      <w:r w:rsidRPr="0059593F">
        <w:rPr>
          <w:lang w:val="eu-ES"/>
        </w:rPr>
        <w:t xml:space="preserve"> Bilatzeko pantaila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Pantaila horrek aurkezten dituen bilaketa-irizpideak dira: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="0059593F" w:rsidRPr="0059593F">
        <w:rPr>
          <w:lang w:val="eu-ES"/>
        </w:rPr>
        <w:t xml:space="preserve"> izena.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IFK.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Lurralde Historikoa.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udalerria.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 </w:t>
      </w:r>
      <w:r w:rsidR="0059593F" w:rsidRPr="0059593F">
        <w:rPr>
          <w:lang w:val="eu-ES"/>
        </w:rPr>
        <w:t>mota.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Bilaketarako irizpideen azpiko aldean aurkezten den taulan erakusten dira emaitzak.</w:t>
      </w:r>
      <w:r w:rsidR="00D8513D">
        <w:rPr>
          <w:lang w:val="es-ES_tradnl"/>
        </w:rPr>
        <w:t xml:space="preserve"> </w:t>
      </w:r>
      <w:r w:rsidRPr="0059593F">
        <w:rPr>
          <w:lang w:val="eu-ES"/>
        </w:rPr>
        <w:t xml:space="preserve">Ondorengoa da bistaratzen den informazioa, adierazitako bilaketa-irizpideak betetzen dituen </w:t>
      </w:r>
      <w:r w:rsidR="0050093B">
        <w:rPr>
          <w:lang w:val="eu-ES"/>
        </w:rPr>
        <w:t>Erakunde</w:t>
      </w:r>
      <w:r w:rsidRPr="0059593F">
        <w:rPr>
          <w:lang w:val="eu-ES"/>
        </w:rPr>
        <w:t xml:space="preserve"> bakoitzeko:</w:t>
      </w:r>
    </w:p>
    <w:p w:rsidR="00D8513D" w:rsidRPr="0059593F" w:rsidRDefault="0059593F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 w:rsidRPr="0059593F">
        <w:rPr>
          <w:lang w:val="eu-ES"/>
        </w:rPr>
        <w:t>Aukeraketa-zutabea.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izena.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helbidea.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harremanetarako helbide elektronikoa.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harremanetarako telefono zenbakia.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 xml:space="preserve">Behin HPS Teknikariak kudeatzen ari den </w:t>
      </w:r>
      <w:r w:rsidR="00393171">
        <w:rPr>
          <w:lang w:val="eu-ES"/>
        </w:rPr>
        <w:t>Erakundeko</w:t>
      </w:r>
      <w:r w:rsidRPr="0059593F">
        <w:rPr>
          <w:lang w:val="eu-ES"/>
        </w:rPr>
        <w:t xml:space="preserve"> Teknikariarekin lotu nahi duen </w:t>
      </w:r>
      <w:r w:rsidR="00393171">
        <w:rPr>
          <w:lang w:val="eu-ES"/>
        </w:rPr>
        <w:t>Erakundea</w:t>
      </w:r>
      <w:r w:rsidRPr="0059593F">
        <w:rPr>
          <w:lang w:val="eu-ES"/>
        </w:rPr>
        <w:t xml:space="preserve"> edo </w:t>
      </w:r>
      <w:r w:rsidR="00393171">
        <w:rPr>
          <w:lang w:val="eu-ES"/>
        </w:rPr>
        <w:t>Erakundeak</w:t>
      </w:r>
      <w:r w:rsidRPr="0059593F">
        <w:rPr>
          <w:lang w:val="eu-ES"/>
        </w:rPr>
        <w:t xml:space="preserve"> aurkitzen dituenean, "</w:t>
      </w:r>
      <w:r w:rsidRPr="0059593F">
        <w:rPr>
          <w:i/>
          <w:lang w:val="eu-ES"/>
        </w:rPr>
        <w:t>Gorde</w:t>
      </w:r>
      <w:r w:rsidRPr="0059593F">
        <w:rPr>
          <w:lang w:val="eu-ES"/>
        </w:rPr>
        <w:t xml:space="preserve">" ekintza sakatu behar du, eta ekintza horrek aukeratutako </w:t>
      </w:r>
      <w:r w:rsidR="00393171">
        <w:rPr>
          <w:lang w:val="eu-ES"/>
        </w:rPr>
        <w:lastRenderedPageBreak/>
        <w:t>Erakundeko</w:t>
      </w:r>
      <w:r w:rsidRPr="0059593F">
        <w:rPr>
          <w:lang w:val="eu-ES"/>
        </w:rPr>
        <w:t xml:space="preserve"> Teknikariaren eta aukeratutako </w:t>
      </w:r>
      <w:r w:rsidR="00393171">
        <w:rPr>
          <w:lang w:val="eu-ES"/>
        </w:rPr>
        <w:t>Erakundearen</w:t>
      </w:r>
      <w:r w:rsidRPr="0059593F">
        <w:rPr>
          <w:lang w:val="eu-ES"/>
        </w:rPr>
        <w:t xml:space="preserve"> edo </w:t>
      </w:r>
      <w:r w:rsidR="00393171">
        <w:rPr>
          <w:lang w:val="eu-ES"/>
        </w:rPr>
        <w:t>Erakundeen</w:t>
      </w:r>
      <w:r w:rsidRPr="0059593F">
        <w:rPr>
          <w:lang w:val="eu-ES"/>
        </w:rPr>
        <w:t xml:space="preserve"> arteko erlazioa sortuko da Sisteman.</w:t>
      </w:r>
    </w:p>
    <w:p w:rsidR="00D8513D" w:rsidRP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Ekintza horrez gain, “</w:t>
      </w:r>
      <w:r w:rsidR="00393171">
        <w:rPr>
          <w:i/>
          <w:lang w:val="eu-ES"/>
        </w:rPr>
        <w:t>Ezeztatu</w:t>
      </w:r>
      <w:r w:rsidRPr="0059593F">
        <w:rPr>
          <w:lang w:val="eu-ES"/>
        </w:rPr>
        <w:t>” ekintza ere aurkezten da pantailan; aukera horrek berriro aurkezten du “</w:t>
      </w:r>
      <w:r w:rsidR="00393171">
        <w:rPr>
          <w:i/>
          <w:lang w:val="eu-ES"/>
        </w:rPr>
        <w:t>Erakundeko</w:t>
      </w:r>
      <w:r w:rsidRPr="0059593F">
        <w:rPr>
          <w:i/>
          <w:lang w:val="eu-ES"/>
        </w:rPr>
        <w:t xml:space="preserve"> Teknikariaren Xehetasunak</w:t>
      </w:r>
      <w:r w:rsidRPr="0059593F">
        <w:rPr>
          <w:lang w:val="eu-ES"/>
        </w:rPr>
        <w:t>” pantaila.</w:t>
      </w:r>
    </w:p>
    <w:p w:rsidR="00F5033A" w:rsidRPr="0059593F" w:rsidRDefault="00393171" w:rsidP="0059593F">
      <w:pPr>
        <w:pStyle w:val="Ttulo2"/>
        <w:spacing w:line="320" w:lineRule="auto"/>
        <w:rPr>
          <w:lang w:val="es-ES_tradnl"/>
        </w:rPr>
      </w:pPr>
      <w:bookmarkStart w:id="19" w:name="_Toc506535835"/>
      <w:r>
        <w:rPr>
          <w:lang w:val="eu-ES"/>
        </w:rPr>
        <w:t>Erakundeen</w:t>
      </w:r>
      <w:r w:rsidR="0059593F" w:rsidRPr="0059593F">
        <w:rPr>
          <w:lang w:val="eu-ES"/>
        </w:rPr>
        <w:t xml:space="preserve"> Mantenua</w:t>
      </w:r>
      <w:bookmarkEnd w:id="19"/>
    </w:p>
    <w:p w:rsidR="00F82028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Mantenu-eginkizun horrek aukera ematen dio HPS Teknikariari </w:t>
      </w:r>
      <w:r w:rsidR="000A4B70">
        <w:rPr>
          <w:lang w:val="eu-ES"/>
        </w:rPr>
        <w:t>Erakundeko</w:t>
      </w:r>
      <w:r w:rsidRPr="00142613">
        <w:rPr>
          <w:lang w:val="eu-ES"/>
        </w:rPr>
        <w:t xml:space="preserve"> Teknikariek kudeatuko dituzten Plan Estrategikoen eta Kudeaketa Planen xede diren </w:t>
      </w:r>
      <w:r w:rsidR="000A4B70">
        <w:rPr>
          <w:lang w:val="eu-ES"/>
        </w:rPr>
        <w:t>Erakundeak</w:t>
      </w:r>
      <w:r w:rsidRPr="00142613">
        <w:rPr>
          <w:lang w:val="eu-ES"/>
        </w:rPr>
        <w:t xml:space="preserve"> kudeatzeko.</w:t>
      </w:r>
    </w:p>
    <w:p w:rsidR="007F29FF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Mantenu-eginkizun horretara sartzerakoan, </w:t>
      </w:r>
      <w:r w:rsidR="000A4B70">
        <w:rPr>
          <w:lang w:val="eu-ES"/>
        </w:rPr>
        <w:t>Erakundeak</w:t>
      </w:r>
      <w:r w:rsidRPr="00142613">
        <w:rPr>
          <w:lang w:val="eu-ES"/>
        </w:rPr>
        <w:t xml:space="preserve"> Bilatzeko pantaila erakusten du Sistemak lehenik eta behin.</w:t>
      </w:r>
    </w:p>
    <w:p w:rsidR="00F82028" w:rsidRDefault="00F82028" w:rsidP="00F82028">
      <w:pPr>
        <w:keepNext/>
        <w:jc w:val="center"/>
      </w:pPr>
    </w:p>
    <w:p w:rsidR="000C1DED" w:rsidRDefault="00E634B2" w:rsidP="00F82028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3A030878" wp14:editId="4BADCC2F">
            <wp:extent cx="5612130" cy="208407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8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028" w:rsidRDefault="00142613" w:rsidP="00142613">
      <w:pPr>
        <w:pStyle w:val="Imgen"/>
        <w:spacing w:line="320" w:lineRule="auto"/>
        <w:rPr>
          <w:lang w:val="es-ES_tradnl"/>
        </w:rPr>
      </w:pPr>
      <w:r w:rsidRPr="00142613">
        <w:rPr>
          <w:lang w:val="eu-ES"/>
        </w:rPr>
        <w:t>10. Irudia.</w:t>
      </w:r>
      <w:r w:rsidR="00F82028" w:rsidRPr="00142613">
        <w:t xml:space="preserve"> </w:t>
      </w:r>
      <w:r w:rsidR="000C1DED">
        <w:rPr>
          <w:lang w:val="eu-ES"/>
        </w:rPr>
        <w:t>Erakundeak</w:t>
      </w:r>
      <w:r w:rsidRPr="00142613">
        <w:rPr>
          <w:lang w:val="eu-ES"/>
        </w:rPr>
        <w:t xml:space="preserve"> Bilatzeko pantaila</w:t>
      </w:r>
    </w:p>
    <w:p w:rsidR="007F29FF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>Honako hauek dira bilaketa egiteko irizpideak:</w:t>
      </w:r>
    </w:p>
    <w:p w:rsidR="007F29FF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="00142613" w:rsidRPr="00142613">
        <w:rPr>
          <w:lang w:val="eu-ES"/>
        </w:rPr>
        <w:t xml:space="preserve"> izena.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IFK.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Lurralde Historikoa.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udalerria.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mota.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egoera.</w:t>
      </w:r>
    </w:p>
    <w:p w:rsidR="002E4735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>Behin bilaketarako irizpideak sartu ondoren, “</w:t>
      </w:r>
      <w:r w:rsidRPr="00142613">
        <w:rPr>
          <w:i/>
          <w:lang w:val="eu-ES"/>
        </w:rPr>
        <w:t>Iragazi</w:t>
      </w:r>
      <w:r w:rsidRPr="00142613">
        <w:rPr>
          <w:lang w:val="eu-ES"/>
        </w:rPr>
        <w:t xml:space="preserve">” aukera sakatu beharko du erabiltzaileak, </w:t>
      </w:r>
      <w:r w:rsidR="00702CAD">
        <w:rPr>
          <w:lang w:val="eu-ES"/>
        </w:rPr>
        <w:t>Erakundea</w:t>
      </w:r>
      <w:r w:rsidRPr="00142613">
        <w:rPr>
          <w:lang w:val="eu-ES"/>
        </w:rPr>
        <w:t xml:space="preserve"> adierazitako parametroen arabera bilatzeko.</w:t>
      </w:r>
      <w:r w:rsidR="002E4735">
        <w:rPr>
          <w:lang w:val="es-ES_tradnl"/>
        </w:rPr>
        <w:t xml:space="preserve"> </w:t>
      </w:r>
      <w:r w:rsidRPr="00142613">
        <w:rPr>
          <w:lang w:val="eu-ES"/>
        </w:rPr>
        <w:t>Sistemak behean erakusten den taulan aurkezten ditu bilaketarako irizpideen araberako emaitzak.</w:t>
      </w:r>
      <w:r w:rsidR="00443A89">
        <w:rPr>
          <w:lang w:val="es-ES_tradnl"/>
        </w:rPr>
        <w:t xml:space="preserve">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bakoitzaren ondorengo informazioa aurkezten da: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izena.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helbidea.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harremanetarako helbide elektronikoa.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harremanetarako telefono zenbakia.</w:t>
      </w:r>
    </w:p>
    <w:p w:rsidR="006B7C51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lastRenderedPageBreak/>
        <w:t>Ondorengo ekintzak egin ditzake erabiltzaileak pantaila horretan: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Iragazi:</w:t>
      </w:r>
      <w:r w:rsidR="006B7C51" w:rsidRPr="00142613">
        <w:rPr>
          <w:lang w:val="es-ES_tradnl"/>
        </w:rPr>
        <w:t xml:space="preserve"> </w:t>
      </w:r>
      <w:r w:rsidR="00702CAD">
        <w:rPr>
          <w:lang w:val="eu-ES"/>
        </w:rPr>
        <w:t>Erakundeen</w:t>
      </w:r>
      <w:r w:rsidRPr="00142613">
        <w:rPr>
          <w:lang w:val="eu-ES"/>
        </w:rPr>
        <w:t xml:space="preserve"> bilaketa egiten du, bilaketarako adierazitako irizpideen arabera.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Garbitu:</w:t>
      </w:r>
      <w:r w:rsidR="006B7C51" w:rsidRPr="00142613">
        <w:rPr>
          <w:lang w:val="es-ES_tradnl"/>
        </w:rPr>
        <w:t xml:space="preserve"> </w:t>
      </w:r>
      <w:r w:rsidRPr="00142613">
        <w:rPr>
          <w:lang w:val="eu-ES"/>
        </w:rPr>
        <w:t>pantailako eremuak garbitzen ditu.</w:t>
      </w:r>
    </w:p>
    <w:p w:rsidR="00F82028" w:rsidRPr="00702CAD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Ekintza horiez gain, Sisteman gordetako </w:t>
      </w:r>
      <w:r w:rsidR="00702CAD">
        <w:rPr>
          <w:lang w:val="eu-ES"/>
        </w:rPr>
        <w:t>Erakundeak</w:t>
      </w:r>
      <w:r w:rsidRPr="00142613">
        <w:rPr>
          <w:lang w:val="eu-ES"/>
        </w:rPr>
        <w:t xml:space="preserve"> kudeatzeko ondorengo ekintzak ere aurkezten ditu pantailak:</w:t>
      </w:r>
    </w:p>
    <w:p w:rsidR="00F82028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Gehitu:</w:t>
      </w:r>
      <w:r w:rsidR="00F82028" w:rsidRPr="00142613">
        <w:rPr>
          <w:lang w:val="es-ES_tradnl"/>
        </w:rPr>
        <w:t xml:space="preserve"> </w:t>
      </w:r>
      <w:r w:rsidR="00702CAD">
        <w:rPr>
          <w:lang w:val="eu-ES"/>
        </w:rPr>
        <w:t>Erakundeei</w:t>
      </w:r>
      <w:r w:rsidRPr="00142613">
        <w:rPr>
          <w:lang w:val="eu-ES"/>
        </w:rPr>
        <w:t xml:space="preserve"> Alta emateko pantaila aurkezten du,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berri bat sortzeko.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Editatu:</w:t>
      </w:r>
      <w:r w:rsidR="006B7C51" w:rsidRPr="00142613">
        <w:rPr>
          <w:lang w:val="es-ES_tradnl"/>
        </w:rPr>
        <w:t xml:space="preserve"> </w:t>
      </w:r>
      <w:r w:rsidR="00702CAD">
        <w:rPr>
          <w:lang w:val="eu-ES"/>
        </w:rPr>
        <w:t>Erakundearen</w:t>
      </w:r>
      <w:r w:rsidRPr="00142613">
        <w:rPr>
          <w:lang w:val="eu-ES"/>
        </w:rPr>
        <w:t xml:space="preserve"> Xehetasunei buruzko pantaila erakusten du, aukeratutako </w:t>
      </w:r>
      <w:r w:rsidR="00702CAD">
        <w:rPr>
          <w:lang w:val="eu-ES"/>
        </w:rPr>
        <w:t>Erakundearen</w:t>
      </w:r>
      <w:r w:rsidRPr="00142613">
        <w:rPr>
          <w:lang w:val="eu-ES"/>
        </w:rPr>
        <w:t xml:space="preserve"> informazioarekin.</w:t>
      </w:r>
    </w:p>
    <w:p w:rsidR="00F82028" w:rsidRPr="00E634B2" w:rsidRDefault="00702CAD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>
        <w:rPr>
          <w:b/>
          <w:lang w:val="eu-ES"/>
        </w:rPr>
        <w:t>Erakundea</w:t>
      </w:r>
      <w:r w:rsidR="00142613" w:rsidRPr="00142613">
        <w:rPr>
          <w:b/>
          <w:lang w:val="eu-ES"/>
        </w:rPr>
        <w:t xml:space="preserve"> Aktibatu / Desaktibatu</w:t>
      </w:r>
      <w:r w:rsidR="00142613" w:rsidRPr="00142613">
        <w:rPr>
          <w:lang w:val="eu-ES"/>
        </w:rPr>
        <w:t>:</w:t>
      </w:r>
      <w:r w:rsidR="00F82028" w:rsidRPr="00142613">
        <w:rPr>
          <w:lang w:val="es-ES_tradnl"/>
        </w:rPr>
        <w:t xml:space="preserve"> </w:t>
      </w:r>
      <w:r>
        <w:rPr>
          <w:lang w:val="eu-ES"/>
        </w:rPr>
        <w:t>Erakunde</w:t>
      </w:r>
      <w:r w:rsidR="00142613" w:rsidRPr="00142613">
        <w:rPr>
          <w:lang w:val="eu-ES"/>
        </w:rPr>
        <w:t xml:space="preserve"> bat aktibatzeko edo </w:t>
      </w:r>
      <w:r>
        <w:rPr>
          <w:lang w:val="eu-ES"/>
        </w:rPr>
        <w:t>Erakunde</w:t>
      </w:r>
      <w:r w:rsidR="00142613" w:rsidRPr="00142613">
        <w:rPr>
          <w:lang w:val="eu-ES"/>
        </w:rPr>
        <w:t xml:space="preserve"> bati baja logikoa emateko aukera ematen du.</w:t>
      </w:r>
    </w:p>
    <w:p w:rsidR="00E634B2" w:rsidRPr="00E634B2" w:rsidRDefault="00E634B2" w:rsidP="00E634B2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b/>
          <w:lang w:val="eu-ES"/>
        </w:rPr>
        <w:t>Teknikariak lotu / lotura kendu</w:t>
      </w:r>
      <w:r w:rsidRPr="00142613">
        <w:rPr>
          <w:lang w:val="eu-ES"/>
        </w:rPr>
        <w:t>:</w:t>
      </w:r>
      <w:r w:rsidRPr="00E634B2">
        <w:rPr>
          <w:lang w:val="eu-ES"/>
        </w:rPr>
        <w:t xml:space="preserve"> </w:t>
      </w:r>
      <w:r w:rsidR="002660DA">
        <w:rPr>
          <w:lang w:val="eu-ES"/>
        </w:rPr>
        <w:t xml:space="preserve">Erakunde bateko </w:t>
      </w:r>
      <w:r>
        <w:rPr>
          <w:lang w:val="eu-ES"/>
        </w:rPr>
        <w:t>Teknikari</w:t>
      </w:r>
      <w:r w:rsidR="002660DA">
        <w:rPr>
          <w:lang w:val="eu-ES"/>
        </w:rPr>
        <w:t xml:space="preserve"> baten eta Plan Estrategiko konkretu baten lotura egiteko </w:t>
      </w:r>
      <w:r>
        <w:rPr>
          <w:lang w:val="eu-ES"/>
        </w:rPr>
        <w:t>eta lotura hori kentzeko aukera ematen du</w:t>
      </w:r>
      <w:r w:rsidRPr="00142613">
        <w:rPr>
          <w:lang w:val="eu-ES"/>
        </w:rPr>
        <w:t>.</w:t>
      </w:r>
    </w:p>
    <w:p w:rsidR="006D3A3B" w:rsidRPr="00E634B2" w:rsidRDefault="006D3A3B" w:rsidP="00795196">
      <w:pPr>
        <w:rPr>
          <w:lang w:val="eu-ES"/>
        </w:rPr>
      </w:pPr>
    </w:p>
    <w:p w:rsidR="00F82028" w:rsidRPr="00142613" w:rsidRDefault="00702CAD" w:rsidP="00142613">
      <w:pPr>
        <w:pStyle w:val="Ttulo3"/>
        <w:spacing w:line="320" w:lineRule="auto"/>
        <w:rPr>
          <w:lang w:val="es-ES_tradnl"/>
        </w:rPr>
      </w:pPr>
      <w:bookmarkStart w:id="20" w:name="_Toc506535836"/>
      <w:r>
        <w:rPr>
          <w:lang w:val="eu-ES"/>
        </w:rPr>
        <w:t>Erakundeei</w:t>
      </w:r>
      <w:r w:rsidR="00142613" w:rsidRPr="00142613">
        <w:rPr>
          <w:lang w:val="eu-ES"/>
        </w:rPr>
        <w:t xml:space="preserve"> Alta ematea</w:t>
      </w:r>
      <w:bookmarkEnd w:id="20"/>
    </w:p>
    <w:p w:rsidR="00F82028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Pantaila horren bitartez,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berri bati alta ematen dio HPS Teknikariak.</w:t>
      </w:r>
      <w:r w:rsidR="00F82028">
        <w:rPr>
          <w:lang w:val="es-ES_tradnl"/>
        </w:rPr>
        <w:t xml:space="preserve"> </w:t>
      </w:r>
      <w:r w:rsidRPr="00142613">
        <w:rPr>
          <w:lang w:val="eu-ES"/>
        </w:rPr>
        <w:t>“</w:t>
      </w:r>
      <w:r w:rsidR="00702CAD">
        <w:rPr>
          <w:i/>
          <w:lang w:val="eu-ES"/>
        </w:rPr>
        <w:t>Erakundeak</w:t>
      </w:r>
      <w:r w:rsidRPr="00142613">
        <w:rPr>
          <w:i/>
          <w:lang w:val="eu-ES"/>
        </w:rPr>
        <w:t xml:space="preserve"> edo </w:t>
      </w:r>
      <w:r w:rsidR="00702CAD">
        <w:rPr>
          <w:i/>
          <w:lang w:val="eu-ES"/>
        </w:rPr>
        <w:t>Erakundeak</w:t>
      </w:r>
      <w:r w:rsidR="00702CAD" w:rsidRPr="00142613">
        <w:rPr>
          <w:i/>
          <w:lang w:val="eu-ES"/>
        </w:rPr>
        <w:t xml:space="preserve"> </w:t>
      </w:r>
      <w:r w:rsidRPr="00142613">
        <w:rPr>
          <w:i/>
          <w:lang w:val="eu-ES"/>
        </w:rPr>
        <w:t>Bilatu</w:t>
      </w:r>
      <w:r w:rsidRPr="00142613">
        <w:rPr>
          <w:lang w:val="eu-ES"/>
        </w:rPr>
        <w:t>” pantailan “</w:t>
      </w:r>
      <w:r w:rsidRPr="00142613">
        <w:rPr>
          <w:i/>
          <w:lang w:val="eu-ES"/>
        </w:rPr>
        <w:t>Gehitu</w:t>
      </w:r>
      <w:r w:rsidRPr="00142613">
        <w:rPr>
          <w:lang w:val="eu-ES"/>
        </w:rPr>
        <w:t>” ekintza sakatzerakoan sartzen da beste pantaila horretara.</w:t>
      </w:r>
    </w:p>
    <w:p w:rsidR="00F82028" w:rsidRDefault="00F82028" w:rsidP="00F82028">
      <w:pPr>
        <w:keepNext/>
        <w:jc w:val="center"/>
      </w:pPr>
    </w:p>
    <w:p w:rsidR="002E5D29" w:rsidRPr="00702CAD" w:rsidRDefault="00A114C4" w:rsidP="00F82028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6559A47E" wp14:editId="4E32AE89">
            <wp:extent cx="5612130" cy="461518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61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028" w:rsidRDefault="00142613" w:rsidP="00142613">
      <w:pPr>
        <w:pStyle w:val="Imgen"/>
        <w:spacing w:line="320" w:lineRule="auto"/>
      </w:pPr>
      <w:r w:rsidRPr="00142613">
        <w:rPr>
          <w:lang w:val="eu-ES"/>
        </w:rPr>
        <w:t>11. Irudia.</w:t>
      </w:r>
      <w:r w:rsidR="00F82028" w:rsidRPr="00142613">
        <w:t xml:space="preserve"> </w:t>
      </w:r>
      <w:r w:rsidR="00702CAD">
        <w:rPr>
          <w:lang w:val="eu-ES"/>
        </w:rPr>
        <w:t>Erakundeei</w:t>
      </w:r>
      <w:r w:rsidRPr="00142613">
        <w:rPr>
          <w:lang w:val="eu-ES"/>
        </w:rPr>
        <w:t xml:space="preserve"> Alta emateko pantaila</w:t>
      </w:r>
    </w:p>
    <w:p w:rsidR="00825F81" w:rsidRDefault="00142613" w:rsidP="00142613">
      <w:pPr>
        <w:spacing w:line="320" w:lineRule="auto"/>
        <w:rPr>
          <w:noProof/>
        </w:rPr>
      </w:pPr>
      <w:r w:rsidRPr="00142613">
        <w:rPr>
          <w:lang w:val="eu-ES"/>
        </w:rPr>
        <w:t>Ondorengo ekintzak erakusten dira pantailan:</w:t>
      </w:r>
    </w:p>
    <w:p w:rsidR="00825F81" w:rsidRDefault="00142613" w:rsidP="00142613">
      <w:pPr>
        <w:pStyle w:val="Prrafodelista"/>
        <w:numPr>
          <w:ilvl w:val="0"/>
          <w:numId w:val="40"/>
        </w:numPr>
        <w:spacing w:line="320" w:lineRule="auto"/>
      </w:pPr>
      <w:r w:rsidRPr="00142613">
        <w:rPr>
          <w:b/>
          <w:lang w:val="eu-ES"/>
        </w:rPr>
        <w:t>Gorde:</w:t>
      </w:r>
      <w:r w:rsidR="00825F81">
        <w:rPr>
          <w:noProof/>
        </w:rPr>
        <w:t xml:space="preserve"> </w:t>
      </w:r>
      <w:r w:rsidRPr="00142613">
        <w:rPr>
          <w:lang w:val="eu-ES"/>
        </w:rPr>
        <w:t>formatua eta derrigorrez bete beharreko eremuak balioztatu ondoren, informazioa Sisteman gorde eta Erakunde berria sortzen du.</w:t>
      </w:r>
    </w:p>
    <w:p w:rsidR="00825F81" w:rsidRDefault="00142613" w:rsidP="00142613">
      <w:pPr>
        <w:pStyle w:val="Prrafodelista"/>
        <w:numPr>
          <w:ilvl w:val="0"/>
          <w:numId w:val="40"/>
        </w:numPr>
        <w:spacing w:line="320" w:lineRule="auto"/>
      </w:pPr>
      <w:r w:rsidRPr="00142613">
        <w:rPr>
          <w:b/>
          <w:lang w:val="eu-ES"/>
        </w:rPr>
        <w:t>Garbitu:</w:t>
      </w:r>
      <w:r w:rsidR="00825F81">
        <w:rPr>
          <w:noProof/>
        </w:rPr>
        <w:t xml:space="preserve"> </w:t>
      </w:r>
      <w:r w:rsidRPr="00142613">
        <w:rPr>
          <w:lang w:val="eu-ES"/>
        </w:rPr>
        <w:t>pantailako eremuak husten ditu.</w:t>
      </w:r>
    </w:p>
    <w:p w:rsidR="00825F81" w:rsidRDefault="00702CAD" w:rsidP="00142613">
      <w:pPr>
        <w:pStyle w:val="Prrafodelista"/>
        <w:numPr>
          <w:ilvl w:val="0"/>
          <w:numId w:val="40"/>
        </w:numPr>
        <w:spacing w:line="320" w:lineRule="auto"/>
      </w:pPr>
      <w:r>
        <w:rPr>
          <w:b/>
          <w:lang w:val="eu-ES"/>
        </w:rPr>
        <w:t>Ezeztatu</w:t>
      </w:r>
      <w:r w:rsidR="00142613" w:rsidRPr="00142613">
        <w:rPr>
          <w:b/>
          <w:lang w:val="eu-ES"/>
        </w:rPr>
        <w:t>:</w:t>
      </w:r>
      <w:r w:rsidR="00825F81">
        <w:rPr>
          <w:noProof/>
        </w:rPr>
        <w:t xml:space="preserve"> </w:t>
      </w:r>
      <w:r w:rsidR="00142613" w:rsidRPr="00142613">
        <w:rPr>
          <w:lang w:val="eu-ES"/>
        </w:rPr>
        <w:t>aurreko pantaila erakusten du.</w:t>
      </w:r>
    </w:p>
    <w:p w:rsidR="00825F81" w:rsidRDefault="00825F81" w:rsidP="00825F81">
      <w:pPr>
        <w:pStyle w:val="Imgen"/>
        <w:spacing w:before="120" w:after="120"/>
        <w:ind w:left="714"/>
        <w:jc w:val="both"/>
      </w:pPr>
    </w:p>
    <w:p w:rsidR="00F82028" w:rsidRPr="00825F81" w:rsidRDefault="00142613" w:rsidP="00142613">
      <w:pPr>
        <w:pStyle w:val="Ttulo3"/>
        <w:spacing w:line="320" w:lineRule="auto"/>
      </w:pPr>
      <w:bookmarkStart w:id="21" w:name="_Toc506535837"/>
      <w:r w:rsidRPr="00142613">
        <w:rPr>
          <w:lang w:val="eu-ES"/>
        </w:rPr>
        <w:t>Erakundearen Xehetasunak</w:t>
      </w:r>
      <w:bookmarkEnd w:id="21"/>
    </w:p>
    <w:p w:rsidR="00F82028" w:rsidRDefault="00702CAD" w:rsidP="00E85F2F">
      <w:p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="00142613" w:rsidRPr="00E85F2F">
        <w:rPr>
          <w:lang w:val="eu-ES"/>
        </w:rPr>
        <w:t xml:space="preserve"> bati buruzko informazioa eguneratzeko aukera ematen du pantaila horrek.</w:t>
      </w:r>
      <w:r w:rsidR="001139EA">
        <w:rPr>
          <w:lang w:val="es-ES_tradnl"/>
        </w:rPr>
        <w:t xml:space="preserve"> </w:t>
      </w:r>
      <w:r w:rsidR="00E85F2F" w:rsidRPr="00E85F2F">
        <w:rPr>
          <w:lang w:val="eu-ES"/>
        </w:rPr>
        <w:t>“</w:t>
      </w:r>
      <w:r w:rsidR="00E85F2F" w:rsidRPr="00E85F2F">
        <w:rPr>
          <w:i/>
          <w:lang w:val="eu-ES"/>
        </w:rPr>
        <w:t xml:space="preserve">Erakundeak – </w:t>
      </w:r>
      <w:r>
        <w:rPr>
          <w:i/>
          <w:lang w:val="eu-ES"/>
        </w:rPr>
        <w:t>Erakundeak</w:t>
      </w:r>
      <w:r w:rsidR="00E85F2F" w:rsidRPr="00E85F2F">
        <w:rPr>
          <w:i/>
          <w:lang w:val="eu-ES"/>
        </w:rPr>
        <w:t xml:space="preserve"> Bilatu</w:t>
      </w:r>
      <w:r w:rsidR="00E85F2F" w:rsidRPr="00E85F2F">
        <w:rPr>
          <w:lang w:val="eu-ES"/>
        </w:rPr>
        <w:t xml:space="preserve">” pantailatik sartzen da, emaitzen taulako errenkada bat aukeratu eta “Xehetasunak” ekintza sakatu edo errenkadaren gainean klik bikoitza egiterakoan: </w:t>
      </w:r>
    </w:p>
    <w:p w:rsidR="001139EA" w:rsidRDefault="001139EA" w:rsidP="00795196">
      <w:pPr>
        <w:rPr>
          <w:lang w:val="es-ES_tradnl"/>
        </w:rPr>
      </w:pPr>
    </w:p>
    <w:p w:rsidR="001139EA" w:rsidRDefault="00A114C4" w:rsidP="001139EA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70DC8D66" wp14:editId="4B712FFB">
            <wp:extent cx="5612130" cy="587565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7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9EA" w:rsidRDefault="00E85F2F" w:rsidP="00E85F2F">
      <w:pPr>
        <w:pStyle w:val="Imgen"/>
        <w:spacing w:line="320" w:lineRule="auto"/>
        <w:rPr>
          <w:noProof/>
        </w:rPr>
      </w:pPr>
      <w:r w:rsidRPr="00E85F2F">
        <w:rPr>
          <w:lang w:val="eu-ES"/>
        </w:rPr>
        <w:t>12. Irudia.</w:t>
      </w:r>
      <w:r w:rsidR="001139EA" w:rsidRPr="00E85F2F">
        <w:t xml:space="preserve"> </w:t>
      </w:r>
      <w:r w:rsidR="00702CAD">
        <w:rPr>
          <w:lang w:val="eu-ES"/>
        </w:rPr>
        <w:t>Erakunde</w:t>
      </w:r>
      <w:r w:rsidRPr="00E85F2F">
        <w:rPr>
          <w:lang w:val="eu-ES"/>
        </w:rPr>
        <w:t xml:space="preserve"> baten Xehetasunei buruzko pantaila</w:t>
      </w:r>
    </w:p>
    <w:p w:rsidR="001139EA" w:rsidRDefault="00E85F2F" w:rsidP="00E85F2F">
      <w:pPr>
        <w:spacing w:line="320" w:lineRule="auto"/>
        <w:rPr>
          <w:noProof/>
        </w:rPr>
      </w:pPr>
      <w:r w:rsidRPr="00E85F2F">
        <w:rPr>
          <w:lang w:val="eu-ES"/>
        </w:rPr>
        <w:t>Pantaila hori Alta emateko p</w:t>
      </w:r>
      <w:bookmarkStart w:id="22" w:name="_GoBack"/>
      <w:bookmarkEnd w:id="22"/>
      <w:r w:rsidRPr="00E85F2F">
        <w:rPr>
          <w:lang w:val="eu-ES"/>
        </w:rPr>
        <w:t>antailaren antzerakoa da, baina beste atal bat dauka: “</w:t>
      </w:r>
      <w:r w:rsidRPr="00E85F2F">
        <w:rPr>
          <w:i/>
          <w:lang w:val="eu-ES"/>
        </w:rPr>
        <w:t>”Teknikariari buruzko Datuak</w:t>
      </w:r>
      <w:r w:rsidRPr="00E85F2F">
        <w:rPr>
          <w:lang w:val="eu-ES"/>
        </w:rPr>
        <w:t xml:space="preserve">”; atal horretan, </w:t>
      </w:r>
      <w:r w:rsidR="00702CAD">
        <w:rPr>
          <w:lang w:val="eu-ES"/>
        </w:rPr>
        <w:t>Erakundea</w:t>
      </w:r>
      <w:r w:rsidRPr="00E85F2F">
        <w:rPr>
          <w:lang w:val="eu-ES"/>
        </w:rPr>
        <w:t xml:space="preserve"> kudeatzen duten </w:t>
      </w:r>
      <w:r w:rsidR="00702CAD">
        <w:rPr>
          <w:lang w:val="eu-ES"/>
        </w:rPr>
        <w:t>Erakundeko</w:t>
      </w:r>
      <w:r w:rsidRPr="00E85F2F">
        <w:rPr>
          <w:lang w:val="eu-ES"/>
        </w:rPr>
        <w:t xml:space="preserve"> Teknikarien identifikaziorako eta harremanetarako datuak sartzen dira.</w:t>
      </w:r>
    </w:p>
    <w:p w:rsidR="001139EA" w:rsidRDefault="00E85F2F" w:rsidP="00E85F2F">
      <w:pPr>
        <w:spacing w:line="320" w:lineRule="auto"/>
        <w:rPr>
          <w:noProof/>
        </w:rPr>
      </w:pPr>
      <w:r w:rsidRPr="00E85F2F">
        <w:rPr>
          <w:lang w:val="eu-ES"/>
        </w:rPr>
        <w:t>Ondorengo ekintzak aurkezten ditu pantailak:</w:t>
      </w:r>
    </w:p>
    <w:p w:rsidR="001139EA" w:rsidRDefault="00E85F2F" w:rsidP="00E85F2F">
      <w:pPr>
        <w:pStyle w:val="Prrafodelista"/>
        <w:numPr>
          <w:ilvl w:val="0"/>
          <w:numId w:val="41"/>
        </w:numPr>
        <w:spacing w:line="320" w:lineRule="auto"/>
      </w:pPr>
      <w:r w:rsidRPr="00E85F2F">
        <w:rPr>
          <w:b/>
          <w:lang w:val="eu-ES"/>
        </w:rPr>
        <w:t>Gorde:</w:t>
      </w:r>
      <w:r w:rsidR="001139EA">
        <w:t xml:space="preserve"> </w:t>
      </w:r>
      <w:r w:rsidRPr="00E85F2F">
        <w:rPr>
          <w:lang w:val="eu-ES"/>
        </w:rPr>
        <w:t>Sisteman gordetzen du informazioa.</w:t>
      </w:r>
    </w:p>
    <w:p w:rsidR="001139EA" w:rsidRDefault="00E85F2F" w:rsidP="00E85F2F">
      <w:pPr>
        <w:pStyle w:val="Prrafodelista"/>
        <w:numPr>
          <w:ilvl w:val="0"/>
          <w:numId w:val="41"/>
        </w:numPr>
        <w:spacing w:line="320" w:lineRule="auto"/>
      </w:pPr>
      <w:r w:rsidRPr="00E85F2F">
        <w:rPr>
          <w:b/>
          <w:lang w:val="eu-ES"/>
        </w:rPr>
        <w:t>Garbitu:</w:t>
      </w:r>
      <w:r w:rsidR="001139EA">
        <w:t xml:space="preserve"> </w:t>
      </w:r>
      <w:r w:rsidRPr="00E85F2F">
        <w:rPr>
          <w:lang w:val="eu-ES"/>
        </w:rPr>
        <w:t>Sisteman gordetako informazioa erakusten du.</w:t>
      </w:r>
    </w:p>
    <w:p w:rsidR="00F82028" w:rsidRPr="002660DA" w:rsidRDefault="00702CAD" w:rsidP="00E85F2F">
      <w:pPr>
        <w:pStyle w:val="Prrafodelista"/>
        <w:numPr>
          <w:ilvl w:val="0"/>
          <w:numId w:val="41"/>
        </w:numPr>
        <w:spacing w:line="320" w:lineRule="auto"/>
      </w:pPr>
      <w:r>
        <w:rPr>
          <w:b/>
          <w:lang w:val="eu-ES"/>
        </w:rPr>
        <w:t>Ezeztatu</w:t>
      </w:r>
      <w:r w:rsidR="00E85F2F" w:rsidRPr="00E85F2F">
        <w:rPr>
          <w:b/>
          <w:lang w:val="eu-ES"/>
        </w:rPr>
        <w:t>:</w:t>
      </w:r>
      <w:r w:rsidR="001139EA" w:rsidRPr="00702CAD">
        <w:t xml:space="preserve"> </w:t>
      </w:r>
      <w:r w:rsidR="00E85F2F" w:rsidRPr="00E85F2F">
        <w:rPr>
          <w:lang w:val="eu-ES"/>
        </w:rPr>
        <w:t>“</w:t>
      </w:r>
      <w:r w:rsidR="00E85F2F" w:rsidRPr="00E85F2F">
        <w:rPr>
          <w:i/>
          <w:lang w:val="eu-ES"/>
        </w:rPr>
        <w:t xml:space="preserve">Erakundeak – </w:t>
      </w:r>
      <w:r w:rsidRPr="00E85F2F">
        <w:rPr>
          <w:i/>
          <w:lang w:val="eu-ES"/>
        </w:rPr>
        <w:t xml:space="preserve">Erakundeak </w:t>
      </w:r>
      <w:r w:rsidR="00E85F2F" w:rsidRPr="00E85F2F">
        <w:rPr>
          <w:i/>
          <w:lang w:val="eu-ES"/>
        </w:rPr>
        <w:t>Bilatu</w:t>
      </w:r>
      <w:r w:rsidR="00E85F2F" w:rsidRPr="00E85F2F">
        <w:rPr>
          <w:lang w:val="eu-ES"/>
        </w:rPr>
        <w:t>” pantaila aurkezten du.</w:t>
      </w:r>
    </w:p>
    <w:p w:rsidR="002660DA" w:rsidRDefault="002660DA" w:rsidP="002660DA">
      <w:pPr>
        <w:pStyle w:val="Prrafodelista"/>
        <w:spacing w:line="320" w:lineRule="auto"/>
        <w:rPr>
          <w:b/>
          <w:lang w:val="eu-ES"/>
        </w:rPr>
      </w:pPr>
    </w:p>
    <w:p w:rsidR="002660DA" w:rsidRDefault="002660DA" w:rsidP="002660DA">
      <w:pPr>
        <w:pStyle w:val="Ttulo3"/>
        <w:spacing w:line="320" w:lineRule="auto"/>
        <w:rPr>
          <w:lang w:val="eu-ES"/>
        </w:rPr>
      </w:pPr>
      <w:bookmarkStart w:id="23" w:name="_Toc506535838"/>
      <w:r w:rsidRPr="00142613">
        <w:rPr>
          <w:lang w:val="eu-ES"/>
        </w:rPr>
        <w:lastRenderedPageBreak/>
        <w:t>Erakundea</w:t>
      </w:r>
      <w:r>
        <w:rPr>
          <w:lang w:val="eu-ES"/>
        </w:rPr>
        <w:t>ren aktibatzea eta desaktibatzea</w:t>
      </w:r>
      <w:bookmarkEnd w:id="23"/>
    </w:p>
    <w:p w:rsidR="00837F94" w:rsidRDefault="00837F94" w:rsidP="00837F94">
      <w:pPr>
        <w:rPr>
          <w:lang w:val="eu-ES"/>
        </w:rPr>
      </w:pPr>
      <w:r w:rsidRPr="00837F94">
        <w:rPr>
          <w:lang w:val="eu-ES"/>
        </w:rPr>
        <w:t>Erakundeen man</w:t>
      </w:r>
      <w:r>
        <w:rPr>
          <w:lang w:val="eu-ES"/>
        </w:rPr>
        <w:t>tenu</w:t>
      </w:r>
      <w:r w:rsidRPr="00837F94">
        <w:rPr>
          <w:lang w:val="eu-ES"/>
        </w:rPr>
        <w:t xml:space="preserve">ko pantailatik, </w:t>
      </w:r>
      <w:r w:rsidR="007E0916">
        <w:rPr>
          <w:lang w:val="eu-ES"/>
        </w:rPr>
        <w:t>“Erakundea Aktibatu/Desaktibatu” botoia sakatu ondoren, sistemak Erakundearen egoera aldatzeko berrespen pantaila aurkezten du.</w:t>
      </w:r>
    </w:p>
    <w:p w:rsidR="007E0916" w:rsidRPr="00837F94" w:rsidRDefault="007E0916" w:rsidP="00837F94">
      <w:pPr>
        <w:rPr>
          <w:lang w:val="eu-ES"/>
        </w:rPr>
      </w:pPr>
      <w:r>
        <w:rPr>
          <w:lang w:val="eu-ES"/>
        </w:rPr>
        <w:t>Erakunde baten egoera aldatzeko erabiltzailearen berrespena eskatzen da. Desaktibatzen den erakundeak ez du sistemara sartzeko baimenik izango.</w:t>
      </w:r>
    </w:p>
    <w:p w:rsidR="00BA7428" w:rsidRPr="00BA7428" w:rsidRDefault="00BA7428" w:rsidP="00BA7428">
      <w:pPr>
        <w:rPr>
          <w:lang w:val="eu-ES"/>
        </w:rPr>
      </w:pPr>
    </w:p>
    <w:p w:rsidR="00BA7428" w:rsidRDefault="007E0916" w:rsidP="00BA7428">
      <w:pPr>
        <w:rPr>
          <w:lang w:val="eu-ES"/>
        </w:rPr>
      </w:pPr>
      <w:r>
        <w:rPr>
          <w:lang w:val="eu-ES"/>
        </w:rPr>
        <w:t xml:space="preserve"> </w:t>
      </w:r>
      <w:r>
        <w:rPr>
          <w:lang w:val="eu-ES"/>
        </w:rPr>
        <w:tab/>
      </w:r>
      <w:r>
        <w:rPr>
          <w:lang w:val="eu-ES"/>
        </w:rPr>
        <w:tab/>
      </w:r>
      <w:r>
        <w:rPr>
          <w:lang w:val="eu-ES"/>
        </w:rPr>
        <w:tab/>
      </w:r>
      <w:r w:rsidR="00BA7428">
        <w:rPr>
          <w:noProof/>
          <w:lang w:val="es-ES_tradnl" w:eastAsia="es-ES_tradnl"/>
        </w:rPr>
        <w:drawing>
          <wp:inline distT="0" distB="0" distL="0" distR="0" wp14:anchorId="5064E847" wp14:editId="4A2FB9F1">
            <wp:extent cx="2619375" cy="160020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916" w:rsidRDefault="007E0916" w:rsidP="007E0916">
      <w:pPr>
        <w:pStyle w:val="Imgen"/>
        <w:spacing w:line="320" w:lineRule="auto"/>
        <w:ind w:left="1418"/>
        <w:jc w:val="both"/>
        <w:rPr>
          <w:noProof/>
        </w:rPr>
      </w:pPr>
      <w:r w:rsidRPr="00E85F2F">
        <w:rPr>
          <w:lang w:val="eu-ES"/>
        </w:rPr>
        <w:t>1</w:t>
      </w:r>
      <w:r>
        <w:rPr>
          <w:lang w:val="eu-ES"/>
        </w:rPr>
        <w:t>3</w:t>
      </w:r>
      <w:r w:rsidRPr="00E85F2F">
        <w:rPr>
          <w:lang w:val="eu-ES"/>
        </w:rPr>
        <w:t>. Irudia.</w:t>
      </w:r>
      <w:r w:rsidRPr="00E85F2F">
        <w:t xml:space="preserve"> </w:t>
      </w:r>
      <w:r>
        <w:rPr>
          <w:lang w:val="eu-ES"/>
        </w:rPr>
        <w:t>Erakundearen egoera aldatzeko berrespen pantaila</w:t>
      </w:r>
    </w:p>
    <w:p w:rsidR="00BA7428" w:rsidRPr="007E0916" w:rsidRDefault="00BA7428" w:rsidP="00BA7428"/>
    <w:p w:rsidR="002660DA" w:rsidRPr="007F7EE8" w:rsidRDefault="002660DA" w:rsidP="002660DA">
      <w:pPr>
        <w:pStyle w:val="Ttulo3"/>
        <w:spacing w:line="320" w:lineRule="auto"/>
      </w:pPr>
      <w:bookmarkStart w:id="24" w:name="_Toc506535839"/>
      <w:r w:rsidRPr="00142613">
        <w:rPr>
          <w:lang w:val="eu-ES"/>
        </w:rPr>
        <w:t>Erakunde</w:t>
      </w:r>
      <w:r w:rsidR="00E26941">
        <w:rPr>
          <w:lang w:val="eu-ES"/>
        </w:rPr>
        <w:t xml:space="preserve"> bateko teknikariaren eta Plan Estrategikoaren arteko lotura egitea eta lotura kentzea.</w:t>
      </w:r>
      <w:bookmarkEnd w:id="24"/>
    </w:p>
    <w:p w:rsidR="002660DA" w:rsidRDefault="0029285A" w:rsidP="0029285A">
      <w:pPr>
        <w:spacing w:line="320" w:lineRule="auto"/>
        <w:rPr>
          <w:lang w:val="eu-ES"/>
        </w:rPr>
      </w:pPr>
      <w:r w:rsidRPr="0029285A">
        <w:rPr>
          <w:lang w:val="eu-ES"/>
        </w:rPr>
        <w:t xml:space="preserve">Pantaila honen bitartez, </w:t>
      </w:r>
      <w:r>
        <w:rPr>
          <w:lang w:val="eu-ES"/>
        </w:rPr>
        <w:t>e</w:t>
      </w:r>
      <w:r w:rsidRPr="0029285A">
        <w:rPr>
          <w:lang w:val="eu-ES"/>
        </w:rPr>
        <w:t>rakunde bateko teknikari baten eta Plan Est</w:t>
      </w:r>
      <w:r>
        <w:rPr>
          <w:lang w:val="eu-ES"/>
        </w:rPr>
        <w:t>r</w:t>
      </w:r>
      <w:r w:rsidRPr="0029285A">
        <w:rPr>
          <w:lang w:val="eu-ES"/>
        </w:rPr>
        <w:t>ategiko baten arteko lotura edo bien arteko lotura kentzea gauzatuko da.</w:t>
      </w:r>
    </w:p>
    <w:p w:rsidR="0029285A" w:rsidRDefault="0029285A" w:rsidP="0029285A">
      <w:pPr>
        <w:rPr>
          <w:lang w:val="eu-ES"/>
        </w:rPr>
      </w:pPr>
      <w:r w:rsidRPr="00837F94">
        <w:rPr>
          <w:lang w:val="eu-ES"/>
        </w:rPr>
        <w:t>Erakundeen man</w:t>
      </w:r>
      <w:r>
        <w:rPr>
          <w:lang w:val="eu-ES"/>
        </w:rPr>
        <w:t>tenu</w:t>
      </w:r>
      <w:r w:rsidRPr="00837F94">
        <w:rPr>
          <w:lang w:val="eu-ES"/>
        </w:rPr>
        <w:t xml:space="preserve">ko pantailatik, </w:t>
      </w:r>
      <w:r>
        <w:rPr>
          <w:lang w:val="eu-ES"/>
        </w:rPr>
        <w:t>“Teknikariak lotu / lotura kendu” botoia sakatu ondoren, sistemak Erakunde bateko teknikariaren eta Plan Estrategikoen arteko lotura edo lotura kentzeko pantaila aurkezten du.</w:t>
      </w:r>
    </w:p>
    <w:p w:rsidR="0029285A" w:rsidRPr="0029285A" w:rsidRDefault="0029285A" w:rsidP="0029285A">
      <w:pPr>
        <w:spacing w:line="320" w:lineRule="auto"/>
        <w:rPr>
          <w:lang w:val="eu-ES"/>
        </w:rPr>
      </w:pPr>
    </w:p>
    <w:p w:rsidR="002660DA" w:rsidRDefault="002660DA" w:rsidP="002660DA">
      <w:pPr>
        <w:pStyle w:val="Prrafodelista"/>
        <w:spacing w:line="320" w:lineRule="auto"/>
        <w:rPr>
          <w:b/>
          <w:lang w:val="eu-ES"/>
        </w:rPr>
      </w:pPr>
    </w:p>
    <w:p w:rsidR="002660DA" w:rsidRDefault="007F7EE8" w:rsidP="002660DA">
      <w:pPr>
        <w:pStyle w:val="Prrafodelista"/>
        <w:spacing w:line="320" w:lineRule="auto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9960C06" wp14:editId="35809F51">
            <wp:extent cx="4968815" cy="5319072"/>
            <wp:effectExtent l="0" t="0" r="381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72301" cy="5322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67E" w:rsidRDefault="0020167E" w:rsidP="0020167E">
      <w:pPr>
        <w:pStyle w:val="Imgen"/>
        <w:spacing w:line="320" w:lineRule="auto"/>
        <w:jc w:val="both"/>
        <w:rPr>
          <w:lang w:val="eu-ES"/>
        </w:rPr>
      </w:pPr>
      <w:r w:rsidRPr="00E85F2F">
        <w:rPr>
          <w:lang w:val="eu-ES"/>
        </w:rPr>
        <w:t>1</w:t>
      </w:r>
      <w:r>
        <w:rPr>
          <w:lang w:val="eu-ES"/>
        </w:rPr>
        <w:t>4</w:t>
      </w:r>
      <w:r w:rsidRPr="00E85F2F">
        <w:rPr>
          <w:lang w:val="eu-ES"/>
        </w:rPr>
        <w:t>. Irudia.</w:t>
      </w:r>
      <w:r w:rsidRPr="00E85F2F">
        <w:t xml:space="preserve"> </w:t>
      </w:r>
      <w:r>
        <w:rPr>
          <w:lang w:val="eu-ES"/>
        </w:rPr>
        <w:t>Erakunde bateko teknikariaren eta Plan Estrategikoen arteko lotura edo lotura kentzeko pantaila</w:t>
      </w:r>
    </w:p>
    <w:p w:rsidR="006C3BE8" w:rsidRPr="003E40AE" w:rsidRDefault="006C3BE8" w:rsidP="004F457D">
      <w:pPr>
        <w:rPr>
          <w:lang w:val="eu-ES"/>
        </w:rPr>
      </w:pPr>
      <w:r w:rsidRPr="006C3BE8">
        <w:rPr>
          <w:lang w:val="eu-ES"/>
        </w:rPr>
        <w:t xml:space="preserve">Pantaila honek alde batetik aukeratutako Erakundearen </w:t>
      </w:r>
      <w:r w:rsidRPr="003E40AE">
        <w:rPr>
          <w:i/>
          <w:lang w:val="eu-ES"/>
        </w:rPr>
        <w:t>Plan estrategikoen zerrenda</w:t>
      </w:r>
      <w:r w:rsidRPr="006C3BE8">
        <w:rPr>
          <w:lang w:val="eu-ES"/>
        </w:rPr>
        <w:t xml:space="preserve"> bat aurkezten du. Zerrenda horretatik teknikariak lotu edo teknikarien lotura kendu nahi zaion Plan </w:t>
      </w:r>
      <w:r>
        <w:rPr>
          <w:lang w:val="eu-ES"/>
        </w:rPr>
        <w:t>E</w:t>
      </w:r>
      <w:r w:rsidRPr="006C3BE8">
        <w:rPr>
          <w:lang w:val="eu-ES"/>
        </w:rPr>
        <w:t>strategiko bat aukeratu beharko da.</w:t>
      </w:r>
    </w:p>
    <w:p w:rsidR="004F457D" w:rsidRPr="006C3BE8" w:rsidRDefault="006C3BE8" w:rsidP="004F457D">
      <w:pPr>
        <w:rPr>
          <w:lang w:val="eu-ES"/>
        </w:rPr>
      </w:pPr>
      <w:r w:rsidRPr="006C3BE8">
        <w:rPr>
          <w:lang w:val="eu-ES"/>
        </w:rPr>
        <w:t xml:space="preserve">Bestalde, </w:t>
      </w:r>
      <w:r>
        <w:rPr>
          <w:lang w:val="eu-ES"/>
        </w:rPr>
        <w:t>b</w:t>
      </w:r>
      <w:r w:rsidRPr="006C3BE8">
        <w:rPr>
          <w:lang w:val="eu-ES"/>
        </w:rPr>
        <w:t>este taula bi aurkezten dira teknikariei dagokien informazioarekin:</w:t>
      </w:r>
    </w:p>
    <w:p w:rsidR="004F457D" w:rsidRPr="000D0448" w:rsidRDefault="004F457D" w:rsidP="004F457D">
      <w:pPr>
        <w:pStyle w:val="Prrafodelista"/>
        <w:numPr>
          <w:ilvl w:val="0"/>
          <w:numId w:val="47"/>
        </w:numPr>
        <w:rPr>
          <w:lang w:val="eu-ES"/>
        </w:rPr>
      </w:pPr>
      <w:r w:rsidRPr="000D0448">
        <w:rPr>
          <w:lang w:val="eu-ES"/>
        </w:rPr>
        <w:t>“</w:t>
      </w:r>
      <w:r w:rsidR="006C3BE8" w:rsidRPr="000D0448">
        <w:rPr>
          <w:lang w:val="eu-ES"/>
        </w:rPr>
        <w:t>Teknikariak</w:t>
      </w:r>
      <w:r w:rsidRPr="000D0448">
        <w:rPr>
          <w:lang w:val="eu-ES"/>
        </w:rPr>
        <w:t>”</w:t>
      </w:r>
      <w:r w:rsidR="000D0448">
        <w:rPr>
          <w:lang w:val="eu-ES"/>
        </w:rPr>
        <w:t>.</w:t>
      </w:r>
      <w:r w:rsidRPr="000D0448">
        <w:rPr>
          <w:lang w:val="eu-ES"/>
        </w:rPr>
        <w:t xml:space="preserve"> </w:t>
      </w:r>
      <w:r w:rsidR="000D0448" w:rsidRPr="000D0448">
        <w:rPr>
          <w:lang w:val="eu-ES"/>
        </w:rPr>
        <w:t>Aukeratutako erakundeko teknikarien zerrenda bat aurkezten du</w:t>
      </w:r>
      <w:r w:rsidRPr="000D0448">
        <w:rPr>
          <w:lang w:val="eu-ES"/>
        </w:rPr>
        <w:t xml:space="preserve">. </w:t>
      </w:r>
    </w:p>
    <w:p w:rsidR="004F457D" w:rsidRDefault="004F457D" w:rsidP="004F457D">
      <w:pPr>
        <w:pStyle w:val="Prrafodelista"/>
        <w:numPr>
          <w:ilvl w:val="0"/>
          <w:numId w:val="47"/>
        </w:numPr>
        <w:rPr>
          <w:lang w:val="eu-ES"/>
        </w:rPr>
      </w:pPr>
      <w:r w:rsidRPr="000D0448">
        <w:rPr>
          <w:lang w:val="eu-ES"/>
        </w:rPr>
        <w:t>“</w:t>
      </w:r>
      <w:r w:rsidR="006C3BE8" w:rsidRPr="000D0448">
        <w:rPr>
          <w:lang w:val="eu-ES"/>
        </w:rPr>
        <w:t>Lotutako teknikariak</w:t>
      </w:r>
      <w:r w:rsidRPr="000D0448">
        <w:rPr>
          <w:lang w:val="eu-ES"/>
        </w:rPr>
        <w:t>”</w:t>
      </w:r>
      <w:r w:rsidR="000D0448">
        <w:rPr>
          <w:lang w:val="eu-ES"/>
        </w:rPr>
        <w:t>.</w:t>
      </w:r>
      <w:r w:rsidRPr="000D0448">
        <w:rPr>
          <w:lang w:val="eu-ES"/>
        </w:rPr>
        <w:t xml:space="preserve"> </w:t>
      </w:r>
      <w:r w:rsidR="000D0448" w:rsidRPr="000D0448">
        <w:rPr>
          <w:lang w:val="eu-ES"/>
        </w:rPr>
        <w:t>Aukeratutako Plan Estrategikoari lotuta dauden teknikarien zerrenda bat aurkezten du</w:t>
      </w:r>
      <w:r w:rsidRPr="000D0448">
        <w:rPr>
          <w:lang w:val="eu-ES"/>
        </w:rPr>
        <w:t>.</w:t>
      </w:r>
    </w:p>
    <w:p w:rsidR="000D0448" w:rsidRDefault="000D0448" w:rsidP="000D0448">
      <w:pPr>
        <w:rPr>
          <w:lang w:val="eu-ES"/>
        </w:rPr>
      </w:pPr>
      <w:r>
        <w:rPr>
          <w:lang w:val="eu-ES"/>
        </w:rPr>
        <w:t xml:space="preserve">Lehenengo aldiz Plan Estrategiko eta erakundeko teknikarien arteko lotura egiten denean, </w:t>
      </w:r>
      <w:r w:rsidRPr="000D0448">
        <w:rPr>
          <w:i/>
          <w:lang w:val="eu-ES"/>
        </w:rPr>
        <w:t>Teknikari</w:t>
      </w:r>
      <w:r>
        <w:rPr>
          <w:i/>
          <w:lang w:val="eu-ES"/>
        </w:rPr>
        <w:t xml:space="preserve">ak </w:t>
      </w:r>
      <w:r w:rsidRPr="000D0448">
        <w:rPr>
          <w:lang w:val="eu-ES"/>
        </w:rPr>
        <w:t>izeneko zerrenda</w:t>
      </w:r>
      <w:r>
        <w:rPr>
          <w:lang w:val="eu-ES"/>
        </w:rPr>
        <w:t xml:space="preserve">n egongo dira teknikari guztiak eta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 hutsik egongo da. </w:t>
      </w:r>
      <w:r w:rsidRPr="000D0448">
        <w:rPr>
          <w:i/>
          <w:lang w:val="eu-ES"/>
        </w:rPr>
        <w:t>Teknikariak</w:t>
      </w:r>
      <w:r>
        <w:rPr>
          <w:lang w:val="eu-ES"/>
        </w:rPr>
        <w:t xml:space="preserve"> izeneko zerrendatik teknikariak aukeratzen joan heinean, eta “Teknikaria lotu” botoia sakatu ondoren, aukeratutako teknikariak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zerrendara pasatzen joango dira.</w:t>
      </w:r>
    </w:p>
    <w:p w:rsidR="000D0448" w:rsidRDefault="000D0448" w:rsidP="000D0448">
      <w:pPr>
        <w:rPr>
          <w:lang w:val="eu-ES"/>
        </w:rPr>
      </w:pPr>
      <w:r>
        <w:rPr>
          <w:lang w:val="eu-ES"/>
        </w:rPr>
        <w:lastRenderedPageBreak/>
        <w:t xml:space="preserve">Teknikari eta Plan estrategikoen arteko lotura kentzeko, aurkakoa egin beharko da. Teknikoak,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zerrendatik aukeratu eta “Teknikarien lotura kendu” botoia sakatu ondoren, </w:t>
      </w:r>
      <w:r w:rsidRPr="000D0448">
        <w:rPr>
          <w:i/>
          <w:lang w:val="eu-ES"/>
        </w:rPr>
        <w:t>Teknikariak</w:t>
      </w:r>
      <w:r>
        <w:rPr>
          <w:lang w:val="eu-ES"/>
        </w:rPr>
        <w:t xml:space="preserve"> izeneko zerrendara pasatuko dira.</w:t>
      </w:r>
    </w:p>
    <w:p w:rsidR="000D0448" w:rsidRPr="000D0448" w:rsidRDefault="000D0448" w:rsidP="000D0448">
      <w:pPr>
        <w:rPr>
          <w:lang w:val="eu-ES"/>
        </w:rPr>
      </w:pPr>
      <w:r>
        <w:rPr>
          <w:lang w:val="eu-ES"/>
        </w:rPr>
        <w:t>Zerrenda batetik besterako teknikarien lotzea edo lotura kentzea egiteko Plan Estrategikoen zerrendatik, Plan Estrategiko bat aukeratuta egon beharko da.</w:t>
      </w:r>
    </w:p>
    <w:p w:rsidR="00676D57" w:rsidRDefault="00702CAD" w:rsidP="00E85F2F">
      <w:pPr>
        <w:pStyle w:val="Ttulo2"/>
        <w:spacing w:line="320" w:lineRule="auto"/>
      </w:pPr>
      <w:bookmarkStart w:id="25" w:name="_Toc506535840"/>
      <w:r>
        <w:rPr>
          <w:lang w:val="eu-ES"/>
        </w:rPr>
        <w:t>Plangintzaldien</w:t>
      </w:r>
      <w:r w:rsidR="00E85F2F" w:rsidRPr="00E85F2F">
        <w:rPr>
          <w:lang w:val="eu-ES"/>
        </w:rPr>
        <w:t xml:space="preserve"> mantenua</w:t>
      </w:r>
      <w:bookmarkEnd w:id="25"/>
    </w:p>
    <w:p w:rsidR="0027166F" w:rsidRDefault="00BA0E0D" w:rsidP="00BA0E0D">
      <w:pPr>
        <w:spacing w:line="320" w:lineRule="auto"/>
      </w:pPr>
      <w:r w:rsidRPr="00BA0E0D">
        <w:rPr>
          <w:lang w:val="eu-ES"/>
        </w:rPr>
        <w:t xml:space="preserve">Mantenu-eginkizun horren bitartez, Herri Administrazio motako </w:t>
      </w:r>
      <w:r w:rsidR="00AC55A7">
        <w:rPr>
          <w:lang w:val="eu-ES"/>
        </w:rPr>
        <w:t>Erakundeen</w:t>
      </w:r>
      <w:r w:rsidRPr="00BA0E0D">
        <w:rPr>
          <w:lang w:val="eu-ES"/>
        </w:rPr>
        <w:t xml:space="preserve"> Plan Estrategikoek oinarrian dituzten Plangintza</w:t>
      </w:r>
      <w:r w:rsidR="00AC55A7">
        <w:rPr>
          <w:lang w:val="eu-ES"/>
        </w:rPr>
        <w:t>ldia</w:t>
      </w:r>
      <w:r w:rsidRPr="00BA0E0D">
        <w:rPr>
          <w:lang w:val="eu-ES"/>
        </w:rPr>
        <w:t>k kudeatzen ditu HPS Teknikariak.</w:t>
      </w:r>
      <w:r w:rsidR="006B4D14">
        <w:t xml:space="preserve"> </w:t>
      </w:r>
      <w:r w:rsidRPr="00BA0E0D">
        <w:rPr>
          <w:lang w:val="eu-ES"/>
        </w:rPr>
        <w:t xml:space="preserve">Hau da, </w:t>
      </w:r>
      <w:r w:rsidR="00AC55A7">
        <w:rPr>
          <w:lang w:val="eu-ES"/>
        </w:rPr>
        <w:t>Erakunde</w:t>
      </w:r>
      <w:r w:rsidRPr="00BA0E0D">
        <w:rPr>
          <w:lang w:val="eu-ES"/>
        </w:rPr>
        <w:t xml:space="preserve"> mota horren Plan Estrategikoak sortu diren unean indarrean dagoen Plangintza</w:t>
      </w:r>
      <w:r w:rsidR="00AC55A7">
        <w:rPr>
          <w:lang w:val="eu-ES"/>
        </w:rPr>
        <w:t>ldia</w:t>
      </w:r>
      <w:r w:rsidRPr="00BA0E0D">
        <w:rPr>
          <w:lang w:val="eu-ES"/>
        </w:rPr>
        <w:t>ren barruan egon behar dira.</w:t>
      </w:r>
      <w:r w:rsidR="006B4D14">
        <w:t xml:space="preserve"> </w:t>
      </w:r>
      <w:r w:rsidRPr="00BA0E0D">
        <w:rPr>
          <w:lang w:val="eu-ES"/>
        </w:rPr>
        <w:t>Hasiera-urtea Plangintza</w:t>
      </w:r>
      <w:r w:rsidR="004259B5">
        <w:rPr>
          <w:lang w:val="eu-ES"/>
        </w:rPr>
        <w:t>ldia</w:t>
      </w:r>
      <w:r w:rsidRPr="00BA0E0D">
        <w:rPr>
          <w:lang w:val="eu-ES"/>
        </w:rPr>
        <w:t>ren hasiera-urtea baino geroagokoa izan daiteke, baina sortutako Plan Estrategikoaren Amaiera-urtea hari lotutako Plangintza</w:t>
      </w:r>
      <w:r w:rsidR="004259B5">
        <w:rPr>
          <w:lang w:val="eu-ES"/>
        </w:rPr>
        <w:t>ldia</w:t>
      </w:r>
      <w:r w:rsidRPr="00BA0E0D">
        <w:rPr>
          <w:lang w:val="eu-ES"/>
        </w:rPr>
        <w:t>ren amaiera-urtea izan beharko da.</w:t>
      </w:r>
    </w:p>
    <w:p w:rsidR="00557726" w:rsidRDefault="00BA0E0D" w:rsidP="00BA0E0D">
      <w:pPr>
        <w:spacing w:line="320" w:lineRule="auto"/>
      </w:pPr>
      <w:r w:rsidRPr="00BA0E0D">
        <w:rPr>
          <w:lang w:val="eu-ES"/>
        </w:rPr>
        <w:t>Sisteman gordetako Plangintza</w:t>
      </w:r>
      <w:r w:rsidR="004259B5">
        <w:rPr>
          <w:lang w:val="eu-ES"/>
        </w:rPr>
        <w:t>ldia</w:t>
      </w:r>
      <w:r w:rsidRPr="00BA0E0D">
        <w:rPr>
          <w:lang w:val="eu-ES"/>
        </w:rPr>
        <w:t>k erakusten dituen pantaila bat aurkezten du Sistemak:</w:t>
      </w:r>
    </w:p>
    <w:p w:rsidR="002E5D29" w:rsidRDefault="004259B5" w:rsidP="002E5D29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434DAE1B" wp14:editId="73591C64">
            <wp:extent cx="5612130" cy="1356995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5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_tradnl" w:eastAsia="es-ES_tradnl"/>
        </w:rPr>
        <w:t xml:space="preserve"> </w:t>
      </w:r>
    </w:p>
    <w:p w:rsidR="00F94FE3" w:rsidRDefault="00BA0E0D" w:rsidP="00BA0E0D">
      <w:pPr>
        <w:pStyle w:val="Imgen"/>
        <w:spacing w:line="320" w:lineRule="auto"/>
        <w:rPr>
          <w:noProof/>
        </w:rPr>
      </w:pPr>
      <w:r w:rsidRPr="00BA0E0D">
        <w:rPr>
          <w:lang w:val="eu-ES"/>
        </w:rPr>
        <w:t>1</w:t>
      </w:r>
      <w:r w:rsidR="004F457D">
        <w:rPr>
          <w:lang w:val="eu-ES"/>
        </w:rPr>
        <w:t>5</w:t>
      </w:r>
      <w:r w:rsidRPr="00BA0E0D">
        <w:rPr>
          <w:lang w:val="eu-ES"/>
        </w:rPr>
        <w:t>. Irudia.</w:t>
      </w:r>
      <w:r w:rsidR="00F94FE3">
        <w:t xml:space="preserve"> </w:t>
      </w:r>
      <w:r w:rsidRPr="00BA0E0D">
        <w:rPr>
          <w:lang w:val="eu-ES"/>
        </w:rPr>
        <w:t>Plangintza</w:t>
      </w:r>
      <w:r w:rsidR="004259B5">
        <w:rPr>
          <w:lang w:val="eu-ES"/>
        </w:rPr>
        <w:t>ldia</w:t>
      </w:r>
      <w:r w:rsidRPr="00BA0E0D">
        <w:rPr>
          <w:lang w:val="eu-ES"/>
        </w:rPr>
        <w:t>k Bilatzeko pantaila</w:t>
      </w:r>
    </w:p>
    <w:p w:rsidR="00F94FE3" w:rsidRDefault="00BA0E0D" w:rsidP="00BA0E0D">
      <w:pPr>
        <w:spacing w:line="320" w:lineRule="auto"/>
      </w:pPr>
      <w:r w:rsidRPr="00BA0E0D">
        <w:rPr>
          <w:lang w:val="eu-ES"/>
        </w:rPr>
        <w:t>Ondorengo bilaketa-irizpideak aurkezten ditu pantaila horrek:</w:t>
      </w:r>
    </w:p>
    <w:p w:rsidR="00F94FE3" w:rsidRPr="00813CC6" w:rsidRDefault="004259B5" w:rsidP="00BA0E0D">
      <w:pPr>
        <w:pStyle w:val="Prrafodelista"/>
        <w:numPr>
          <w:ilvl w:val="0"/>
          <w:numId w:val="42"/>
        </w:numPr>
        <w:spacing w:line="320" w:lineRule="auto"/>
        <w:rPr>
          <w:lang w:val="en-AU"/>
        </w:rPr>
      </w:pPr>
      <w:r w:rsidRPr="00BA0E0D">
        <w:rPr>
          <w:lang w:val="eu-ES"/>
        </w:rPr>
        <w:t>Plangintza</w:t>
      </w:r>
      <w:r>
        <w:rPr>
          <w:lang w:val="eu-ES"/>
        </w:rPr>
        <w:t>ldia</w:t>
      </w:r>
      <w:r w:rsidRPr="00BA0E0D">
        <w:rPr>
          <w:lang w:val="eu-ES"/>
        </w:rPr>
        <w:t xml:space="preserve">ren </w:t>
      </w:r>
      <w:r w:rsidR="00BA0E0D" w:rsidRPr="00BA0E0D">
        <w:rPr>
          <w:lang w:val="eu-ES"/>
        </w:rPr>
        <w:t>urtea, sartutako urtea barne hartzen duten Plangintzak bilatzeko.</w:t>
      </w:r>
    </w:p>
    <w:p w:rsidR="00F94FE3" w:rsidRDefault="004259B5" w:rsidP="00BA0E0D">
      <w:pPr>
        <w:pStyle w:val="Prrafodelista"/>
        <w:numPr>
          <w:ilvl w:val="0"/>
          <w:numId w:val="42"/>
        </w:numPr>
        <w:spacing w:line="320" w:lineRule="auto"/>
      </w:pPr>
      <w:r w:rsidRPr="00BA0E0D">
        <w:rPr>
          <w:lang w:val="eu-ES"/>
        </w:rPr>
        <w:t>Plangintza</w:t>
      </w:r>
      <w:r>
        <w:rPr>
          <w:lang w:val="eu-ES"/>
        </w:rPr>
        <w:t>ldia</w:t>
      </w:r>
      <w:r w:rsidRPr="00BA0E0D">
        <w:rPr>
          <w:lang w:val="eu-ES"/>
        </w:rPr>
        <w:t xml:space="preserve">ren </w:t>
      </w:r>
      <w:r w:rsidR="00BA0E0D" w:rsidRPr="00BA0E0D">
        <w:rPr>
          <w:lang w:val="eu-ES"/>
        </w:rPr>
        <w:t>deskribapena.</w:t>
      </w:r>
    </w:p>
    <w:p w:rsidR="00F94FE3" w:rsidRDefault="00BA0E0D" w:rsidP="00BA0E0D">
      <w:pPr>
        <w:spacing w:line="320" w:lineRule="auto"/>
      </w:pPr>
      <w:r w:rsidRPr="00BA0E0D">
        <w:rPr>
          <w:lang w:val="eu-ES"/>
        </w:rPr>
        <w:t>Behin bilaketa egin ondoren, bilaketa-irizpideen azpiko aldean bistaratzen den taulan aurkezten ditu emaitzak Sistemak.</w:t>
      </w:r>
      <w:r w:rsidR="00F94FE3">
        <w:t xml:space="preserve"> </w:t>
      </w:r>
      <w:r w:rsidRPr="00BA0E0D">
        <w:rPr>
          <w:lang w:val="eu-ES"/>
        </w:rPr>
        <w:t>Ondorengoa da erakusten den informazioa, adierazitako bilaketa-irizpideak betetzen dituen Plangintza bakoitzeko:</w:t>
      </w:r>
    </w:p>
    <w:p w:rsidR="00F94FE3" w:rsidRDefault="00BA0E0D" w:rsidP="00BA0E0D">
      <w:pPr>
        <w:pStyle w:val="Prrafodelista"/>
        <w:numPr>
          <w:ilvl w:val="0"/>
          <w:numId w:val="43"/>
        </w:numPr>
        <w:spacing w:line="320" w:lineRule="auto"/>
      </w:pPr>
      <w:r w:rsidRPr="00BA0E0D">
        <w:rPr>
          <w:lang w:val="eu-ES"/>
        </w:rPr>
        <w:t>Hasiera-urtea:</w:t>
      </w:r>
      <w:r w:rsidR="00F94FE3">
        <w:t xml:space="preserve"> </w:t>
      </w:r>
      <w:r w:rsidRPr="00BA0E0D">
        <w:rPr>
          <w:lang w:val="eu-ES"/>
        </w:rPr>
        <w:t>Plangintza hasten den urtea.</w:t>
      </w:r>
    </w:p>
    <w:p w:rsidR="00F94FE3" w:rsidRDefault="00BA0E0D" w:rsidP="00BA0E0D">
      <w:pPr>
        <w:pStyle w:val="Prrafodelista"/>
        <w:numPr>
          <w:ilvl w:val="0"/>
          <w:numId w:val="43"/>
        </w:numPr>
        <w:spacing w:line="320" w:lineRule="auto"/>
      </w:pPr>
      <w:r w:rsidRPr="00BA0E0D">
        <w:rPr>
          <w:lang w:val="eu-ES"/>
        </w:rPr>
        <w:t>Amaiera-urtea:</w:t>
      </w:r>
      <w:r w:rsidR="00F94FE3">
        <w:t xml:space="preserve"> </w:t>
      </w:r>
      <w:r w:rsidRPr="00BA0E0D">
        <w:rPr>
          <w:lang w:val="eu-ES"/>
        </w:rPr>
        <w:t>Plangintza amaitzen den urtea.</w:t>
      </w:r>
    </w:p>
    <w:p w:rsidR="00F94FE3" w:rsidRDefault="004259B5" w:rsidP="00BA0E0D">
      <w:pPr>
        <w:pStyle w:val="Prrafodelista"/>
        <w:numPr>
          <w:ilvl w:val="0"/>
          <w:numId w:val="43"/>
        </w:numPr>
        <w:spacing w:line="320" w:lineRule="auto"/>
      </w:pPr>
      <w:r w:rsidRPr="00BA0E0D">
        <w:rPr>
          <w:lang w:val="eu-ES"/>
        </w:rPr>
        <w:t>Plangintza</w:t>
      </w:r>
      <w:r>
        <w:rPr>
          <w:lang w:val="eu-ES"/>
        </w:rPr>
        <w:t>ldia</w:t>
      </w:r>
      <w:r w:rsidRPr="00BA0E0D">
        <w:rPr>
          <w:lang w:val="eu-ES"/>
        </w:rPr>
        <w:t xml:space="preserve">ren </w:t>
      </w:r>
      <w:r w:rsidR="00BA0E0D" w:rsidRPr="00BA0E0D">
        <w:rPr>
          <w:lang w:val="eu-ES"/>
        </w:rPr>
        <w:t>deskribapena.</w:t>
      </w:r>
    </w:p>
    <w:p w:rsidR="00F94FE3" w:rsidRPr="004259B5" w:rsidRDefault="004259B5" w:rsidP="00BA0E0D">
      <w:pPr>
        <w:pStyle w:val="Prrafodelista"/>
        <w:numPr>
          <w:ilvl w:val="0"/>
          <w:numId w:val="43"/>
        </w:numPr>
        <w:spacing w:line="320" w:lineRule="auto"/>
      </w:pPr>
      <w:r>
        <w:rPr>
          <w:lang w:val="eu-ES"/>
        </w:rPr>
        <w:t>Indarrekoa</w:t>
      </w:r>
      <w:r w:rsidR="00BA0E0D" w:rsidRPr="00BA0E0D">
        <w:rPr>
          <w:lang w:val="eu-ES"/>
        </w:rPr>
        <w:t>:</w:t>
      </w:r>
      <w:r w:rsidR="00F94FE3" w:rsidRPr="004259B5">
        <w:t xml:space="preserve"> </w:t>
      </w:r>
      <w:r w:rsidR="00BA0E0D" w:rsidRPr="00BA0E0D">
        <w:rPr>
          <w:lang w:val="eu-ES"/>
        </w:rPr>
        <w:t>indarrean dagoen Plangintza</w:t>
      </w:r>
      <w:r>
        <w:rPr>
          <w:lang w:val="eu-ES"/>
        </w:rPr>
        <w:t>ldia</w:t>
      </w:r>
      <w:r w:rsidR="00BA0E0D" w:rsidRPr="00BA0E0D">
        <w:rPr>
          <w:lang w:val="eu-ES"/>
        </w:rPr>
        <w:t xml:space="preserve"> den adierazten du, une bakoitzeko bat bakarra egon baitaiteke.</w:t>
      </w:r>
    </w:p>
    <w:p w:rsidR="00AE08CD" w:rsidRDefault="00BA0E0D" w:rsidP="00BA0E0D">
      <w:pPr>
        <w:spacing w:line="320" w:lineRule="auto"/>
      </w:pPr>
      <w:r w:rsidRPr="00BA0E0D">
        <w:rPr>
          <w:lang w:val="eu-ES"/>
        </w:rPr>
        <w:t>Ondorengo ekintzak aurkezten dira pantailan:</w:t>
      </w:r>
    </w:p>
    <w:p w:rsidR="00AE08CD" w:rsidRDefault="00BA0E0D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Iragazi:</w:t>
      </w:r>
      <w:r w:rsidR="00AE08CD">
        <w:t xml:space="preserve"> </w:t>
      </w:r>
      <w:r w:rsidR="00BB26D1" w:rsidRPr="00BB26D1">
        <w:rPr>
          <w:lang w:val="eu-ES"/>
        </w:rPr>
        <w:t>Plangintz</w:t>
      </w:r>
      <w:r w:rsidR="004259B5">
        <w:rPr>
          <w:lang w:val="eu-ES"/>
        </w:rPr>
        <w:t>aldi</w:t>
      </w:r>
      <w:r w:rsidR="00BB26D1" w:rsidRPr="00BB26D1">
        <w:rPr>
          <w:lang w:val="eu-ES"/>
        </w:rPr>
        <w:t>en bilaketa egiten du, erabiltzaileak adierazitako bilaketa-irizpideen arabera.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Garbitu:</w:t>
      </w:r>
      <w:r w:rsidR="00AE08CD">
        <w:t xml:space="preserve"> </w:t>
      </w:r>
      <w:r w:rsidRPr="00BB26D1">
        <w:rPr>
          <w:lang w:val="eu-ES"/>
        </w:rPr>
        <w:t>pantailako eremuak husten ditu.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Gehitu:</w:t>
      </w:r>
      <w:r w:rsidR="00AE08CD">
        <w:t xml:space="preserve"> </w:t>
      </w:r>
      <w:r w:rsidRPr="00BB26D1">
        <w:rPr>
          <w:lang w:val="eu-ES"/>
        </w:rPr>
        <w:t>“</w:t>
      </w:r>
      <w:r w:rsidRPr="00BB26D1">
        <w:rPr>
          <w:i/>
          <w:lang w:val="eu-ES"/>
        </w:rPr>
        <w:t>Plangintza</w:t>
      </w:r>
      <w:r w:rsidR="004259B5">
        <w:rPr>
          <w:i/>
          <w:lang w:val="eu-ES"/>
        </w:rPr>
        <w:t>ldia</w:t>
      </w:r>
      <w:r w:rsidRPr="00BB26D1">
        <w:rPr>
          <w:i/>
          <w:lang w:val="eu-ES"/>
        </w:rPr>
        <w:t>ri Alta ematea</w:t>
      </w:r>
      <w:r w:rsidRPr="00BB26D1">
        <w:rPr>
          <w:lang w:val="eu-ES"/>
        </w:rPr>
        <w:t>” pantaila aurkezten du.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lastRenderedPageBreak/>
        <w:t>Xehetasunak:</w:t>
      </w:r>
      <w:r w:rsidR="00AE08CD">
        <w:t xml:space="preserve"> </w:t>
      </w:r>
      <w:r w:rsidRPr="00BB26D1">
        <w:rPr>
          <w:lang w:val="eu-ES"/>
        </w:rPr>
        <w:t>“</w:t>
      </w:r>
      <w:r w:rsidRPr="00BB26D1">
        <w:rPr>
          <w:i/>
          <w:lang w:val="eu-ES"/>
        </w:rPr>
        <w:t>Plangintza</w:t>
      </w:r>
      <w:r w:rsidR="004259B5">
        <w:rPr>
          <w:i/>
          <w:lang w:val="eu-ES"/>
        </w:rPr>
        <w:t>ldia</w:t>
      </w:r>
      <w:r w:rsidRPr="00BB26D1">
        <w:rPr>
          <w:i/>
          <w:lang w:val="eu-ES"/>
        </w:rPr>
        <w:t>ren Xehetasunak</w:t>
      </w:r>
      <w:r w:rsidRPr="00BB26D1">
        <w:rPr>
          <w:lang w:val="eu-ES"/>
        </w:rPr>
        <w:t>” pantaila aurkezten du.</w:t>
      </w:r>
    </w:p>
    <w:p w:rsidR="00AE08CD" w:rsidRDefault="00BB26D1" w:rsidP="00BB26D1">
      <w:pPr>
        <w:spacing w:line="320" w:lineRule="auto"/>
      </w:pPr>
      <w:r w:rsidRPr="00BB26D1">
        <w:rPr>
          <w:lang w:val="eu-ES"/>
        </w:rPr>
        <w:t>Jarraian, bi pantaila horiek deskribatzen dira:</w:t>
      </w:r>
    </w:p>
    <w:p w:rsidR="00AE08CD" w:rsidRDefault="00BB26D1" w:rsidP="00BB26D1">
      <w:pPr>
        <w:pStyle w:val="Ttulo3"/>
        <w:spacing w:line="320" w:lineRule="auto"/>
      </w:pPr>
      <w:bookmarkStart w:id="26" w:name="_Toc506535841"/>
      <w:r w:rsidRPr="00BB26D1">
        <w:rPr>
          <w:lang w:val="eu-ES"/>
        </w:rPr>
        <w:t>Plangintza</w:t>
      </w:r>
      <w:r w:rsidR="008529CE">
        <w:rPr>
          <w:lang w:val="eu-ES"/>
        </w:rPr>
        <w:t>ldia</w:t>
      </w:r>
      <w:r w:rsidRPr="00BB26D1">
        <w:rPr>
          <w:lang w:val="eu-ES"/>
        </w:rPr>
        <w:t>ri Alta ematea</w:t>
      </w:r>
      <w:bookmarkEnd w:id="26"/>
    </w:p>
    <w:p w:rsidR="00AE08CD" w:rsidRDefault="00BB26D1" w:rsidP="00BB26D1">
      <w:pPr>
        <w:spacing w:line="320" w:lineRule="auto"/>
      </w:pPr>
      <w:r w:rsidRPr="00BB26D1">
        <w:rPr>
          <w:lang w:val="eu-ES"/>
        </w:rPr>
        <w:t>“</w:t>
      </w:r>
      <w:r w:rsidRPr="00BB26D1">
        <w:rPr>
          <w:i/>
          <w:lang w:val="eu-ES"/>
        </w:rPr>
        <w:t>Plangintza</w:t>
      </w:r>
      <w:r w:rsidR="008529CE">
        <w:rPr>
          <w:i/>
          <w:lang w:val="eu-ES"/>
        </w:rPr>
        <w:t>ldia</w:t>
      </w:r>
      <w:r w:rsidRPr="00BB26D1">
        <w:rPr>
          <w:i/>
          <w:lang w:val="eu-ES"/>
        </w:rPr>
        <w:t>k Bilatu</w:t>
      </w:r>
      <w:r w:rsidRPr="00BB26D1">
        <w:rPr>
          <w:lang w:val="eu-ES"/>
        </w:rPr>
        <w:t>” pantailan erakusten den “</w:t>
      </w:r>
      <w:r w:rsidRPr="00BB26D1">
        <w:rPr>
          <w:i/>
          <w:lang w:val="eu-ES"/>
        </w:rPr>
        <w:t>Gehitu</w:t>
      </w:r>
      <w:r w:rsidRPr="00BB26D1">
        <w:rPr>
          <w:lang w:val="eu-ES"/>
        </w:rPr>
        <w:t>” ekintzaren bitartez sartzen da pantaila horretara.</w:t>
      </w:r>
      <w:r w:rsidR="006C6886">
        <w:t xml:space="preserve"> </w:t>
      </w:r>
      <w:r w:rsidRPr="00BB26D1">
        <w:rPr>
          <w:lang w:val="eu-ES"/>
        </w:rPr>
        <w:t>Plangintza</w:t>
      </w:r>
      <w:r w:rsidR="008529CE">
        <w:rPr>
          <w:lang w:val="eu-ES"/>
        </w:rPr>
        <w:t>ldi</w:t>
      </w:r>
      <w:r w:rsidRPr="00BB26D1">
        <w:rPr>
          <w:lang w:val="eu-ES"/>
        </w:rPr>
        <w:t xml:space="preserve"> berria sortzeko aukera ematen dio HPS Teknikariari.</w:t>
      </w:r>
      <w:r w:rsidR="006C6886">
        <w:t xml:space="preserve"> </w:t>
      </w:r>
      <w:r w:rsidRPr="00BB26D1">
        <w:rPr>
          <w:lang w:val="eu-ES"/>
        </w:rPr>
        <w:t>Hauxe da pantaila:</w:t>
      </w:r>
    </w:p>
    <w:p w:rsidR="00781E5A" w:rsidRDefault="008529CE" w:rsidP="00781E5A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7CF90068" wp14:editId="77919F6C">
            <wp:extent cx="4962525" cy="2686050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886" w:rsidRDefault="00BB26D1" w:rsidP="00BB26D1">
      <w:pPr>
        <w:pStyle w:val="Imgen"/>
        <w:spacing w:line="320" w:lineRule="auto"/>
      </w:pPr>
      <w:r w:rsidRPr="00BB26D1">
        <w:rPr>
          <w:lang w:val="eu-ES"/>
        </w:rPr>
        <w:t>1</w:t>
      </w:r>
      <w:r w:rsidR="004F457D">
        <w:rPr>
          <w:lang w:val="eu-ES"/>
        </w:rPr>
        <w:t>6</w:t>
      </w:r>
      <w:r w:rsidRPr="00BB26D1">
        <w:rPr>
          <w:lang w:val="eu-ES"/>
        </w:rPr>
        <w:t>. Irudia.</w:t>
      </w:r>
      <w:r w:rsidR="00781E5A" w:rsidRPr="00BB26D1">
        <w:t xml:space="preserve"> </w:t>
      </w:r>
      <w:r w:rsidRPr="00BB26D1">
        <w:rPr>
          <w:lang w:val="eu-ES"/>
        </w:rPr>
        <w:t>Plangintza</w:t>
      </w:r>
      <w:r w:rsidR="008529CE">
        <w:rPr>
          <w:lang w:val="eu-ES"/>
        </w:rPr>
        <w:t>ldia</w:t>
      </w:r>
      <w:r w:rsidRPr="00BB26D1">
        <w:rPr>
          <w:lang w:val="eu-ES"/>
        </w:rPr>
        <w:t>ri Alta emateko pantaila</w:t>
      </w:r>
    </w:p>
    <w:p w:rsidR="00781E5A" w:rsidRDefault="00BB26D1" w:rsidP="00BB26D1">
      <w:pPr>
        <w:spacing w:line="320" w:lineRule="auto"/>
      </w:pPr>
      <w:r w:rsidRPr="00BB26D1">
        <w:rPr>
          <w:lang w:val="eu-ES"/>
        </w:rPr>
        <w:t>Ondorengo eremuak aurkezten dira pantailan: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Hasiera-urtea.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Amaiera-urtea.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Deskribapena gazteleraz.</w:t>
      </w:r>
    </w:p>
    <w:p w:rsidR="00781E5A" w:rsidRP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Deskribapena euskaraz.</w:t>
      </w:r>
    </w:p>
    <w:p w:rsidR="006C6886" w:rsidRDefault="00BB26D1" w:rsidP="00BB26D1">
      <w:pPr>
        <w:spacing w:line="320" w:lineRule="auto"/>
      </w:pPr>
      <w:r w:rsidRPr="00BB26D1">
        <w:rPr>
          <w:lang w:val="eu-ES"/>
        </w:rPr>
        <w:t>Ondorengo ekintzak erakusten dira pantailan:</w:t>
      </w:r>
    </w:p>
    <w:p w:rsidR="00781E5A" w:rsidRDefault="00BB26D1" w:rsidP="00BB26D1">
      <w:pPr>
        <w:pStyle w:val="Prrafodelista"/>
        <w:numPr>
          <w:ilvl w:val="0"/>
          <w:numId w:val="46"/>
        </w:numPr>
        <w:spacing w:line="320" w:lineRule="auto"/>
      </w:pPr>
      <w:r w:rsidRPr="00BB26D1">
        <w:rPr>
          <w:b/>
          <w:lang w:val="eu-ES"/>
        </w:rPr>
        <w:t>Gorde:</w:t>
      </w:r>
      <w:r w:rsidR="00781E5A">
        <w:t xml:space="preserve"> </w:t>
      </w:r>
      <w:r w:rsidRPr="00BB26D1">
        <w:rPr>
          <w:lang w:val="eu-ES"/>
        </w:rPr>
        <w:t>behin datuak, formatuak eta derrigorrez bete beharreko eremuak balioztatu ondoren, beste Plangintza</w:t>
      </w:r>
      <w:r w:rsidR="008529CE">
        <w:rPr>
          <w:lang w:val="eu-ES"/>
        </w:rPr>
        <w:t>ldi</w:t>
      </w:r>
      <w:r w:rsidRPr="00BB26D1">
        <w:rPr>
          <w:lang w:val="eu-ES"/>
        </w:rPr>
        <w:t xml:space="preserve"> bat gordetzen da Sisteman.</w:t>
      </w:r>
    </w:p>
    <w:p w:rsidR="00781E5A" w:rsidRDefault="00BB26D1" w:rsidP="00BB26D1">
      <w:pPr>
        <w:pStyle w:val="Prrafodelista"/>
        <w:spacing w:line="320" w:lineRule="auto"/>
      </w:pPr>
      <w:r w:rsidRPr="00BB26D1">
        <w:rPr>
          <w:b/>
          <w:lang w:val="eu-ES"/>
        </w:rPr>
        <w:t>Plangintza</w:t>
      </w:r>
      <w:r w:rsidR="008529CE">
        <w:rPr>
          <w:b/>
          <w:lang w:val="eu-ES"/>
        </w:rPr>
        <w:t>ldi</w:t>
      </w:r>
      <w:r w:rsidRPr="00BB26D1">
        <w:rPr>
          <w:b/>
          <w:lang w:val="eu-ES"/>
        </w:rPr>
        <w:t xml:space="preserve"> bakarra egon daitekeenez indarrean, Plangintza</w:t>
      </w:r>
      <w:r w:rsidR="008529CE">
        <w:rPr>
          <w:b/>
          <w:lang w:val="eu-ES"/>
        </w:rPr>
        <w:t>ldi</w:t>
      </w:r>
      <w:r w:rsidRPr="00BB26D1">
        <w:rPr>
          <w:b/>
          <w:lang w:val="eu-ES"/>
        </w:rPr>
        <w:t xml:space="preserve"> bat sortzerakoan, automatikoki ematen zaio baja logikoa aurreko Plangintza</w:t>
      </w:r>
      <w:r w:rsidR="008529CE">
        <w:rPr>
          <w:b/>
          <w:lang w:val="eu-ES"/>
        </w:rPr>
        <w:t>ldia</w:t>
      </w:r>
      <w:r w:rsidRPr="00BB26D1">
        <w:rPr>
          <w:b/>
          <w:lang w:val="eu-ES"/>
        </w:rPr>
        <w:t>ri.</w:t>
      </w:r>
    </w:p>
    <w:p w:rsidR="00781E5A" w:rsidRDefault="00BB26D1" w:rsidP="00BB26D1">
      <w:pPr>
        <w:pStyle w:val="Prrafodelista"/>
        <w:numPr>
          <w:ilvl w:val="0"/>
          <w:numId w:val="46"/>
        </w:numPr>
        <w:spacing w:line="320" w:lineRule="auto"/>
      </w:pPr>
      <w:r w:rsidRPr="00BB26D1">
        <w:rPr>
          <w:b/>
          <w:lang w:val="eu-ES"/>
        </w:rPr>
        <w:t>Garbitu:</w:t>
      </w:r>
      <w:r w:rsidR="00781E5A">
        <w:t xml:space="preserve"> </w:t>
      </w:r>
      <w:r w:rsidRPr="00BB26D1">
        <w:rPr>
          <w:lang w:val="eu-ES"/>
        </w:rPr>
        <w:t>pantailako eremuak husten ditu.</w:t>
      </w:r>
    </w:p>
    <w:p w:rsidR="00781E5A" w:rsidRPr="00813CC6" w:rsidRDefault="008529CE" w:rsidP="00BB26D1">
      <w:pPr>
        <w:pStyle w:val="Prrafodelista"/>
        <w:numPr>
          <w:ilvl w:val="0"/>
          <w:numId w:val="46"/>
        </w:numPr>
        <w:spacing w:line="320" w:lineRule="auto"/>
        <w:rPr>
          <w:lang w:val="en-AU"/>
        </w:rPr>
      </w:pPr>
      <w:r>
        <w:rPr>
          <w:b/>
          <w:lang w:val="eu-ES"/>
        </w:rPr>
        <w:t>Ezeztatu</w:t>
      </w:r>
      <w:r w:rsidR="00BB26D1" w:rsidRPr="00BB26D1">
        <w:rPr>
          <w:b/>
          <w:lang w:val="eu-ES"/>
        </w:rPr>
        <w:t>:</w:t>
      </w:r>
      <w:r w:rsidR="00781E5A" w:rsidRPr="00813CC6">
        <w:rPr>
          <w:lang w:val="en-AU"/>
        </w:rPr>
        <w:t xml:space="preserve"> </w:t>
      </w:r>
      <w:r w:rsidR="00BB26D1" w:rsidRPr="00BB26D1">
        <w:rPr>
          <w:lang w:val="eu-ES"/>
        </w:rPr>
        <w:t>“</w:t>
      </w:r>
      <w:r w:rsidR="00BB26D1" w:rsidRPr="00BB26D1">
        <w:rPr>
          <w:i/>
          <w:lang w:val="eu-ES"/>
        </w:rPr>
        <w:t>Plangintza</w:t>
      </w:r>
      <w:r>
        <w:rPr>
          <w:i/>
          <w:lang w:val="eu-ES"/>
        </w:rPr>
        <w:t>ldia</w:t>
      </w:r>
      <w:r w:rsidR="00BB26D1" w:rsidRPr="00BB26D1">
        <w:rPr>
          <w:i/>
          <w:lang w:val="eu-ES"/>
        </w:rPr>
        <w:t>k Bilatu</w:t>
      </w:r>
      <w:r w:rsidR="00BB26D1" w:rsidRPr="00BB26D1">
        <w:rPr>
          <w:lang w:val="eu-ES"/>
        </w:rPr>
        <w:t>” pantaila aurkezten du.</w:t>
      </w:r>
    </w:p>
    <w:p w:rsidR="00781E5A" w:rsidRPr="00813CC6" w:rsidRDefault="00781E5A" w:rsidP="00AE08CD">
      <w:pPr>
        <w:rPr>
          <w:lang w:val="en-AU"/>
        </w:rPr>
      </w:pPr>
    </w:p>
    <w:p w:rsidR="00AE08CD" w:rsidRDefault="00BB26D1" w:rsidP="00BB26D1">
      <w:pPr>
        <w:pStyle w:val="Ttulo3"/>
        <w:spacing w:line="320" w:lineRule="auto"/>
      </w:pPr>
      <w:bookmarkStart w:id="27" w:name="_Toc506535842"/>
      <w:r w:rsidRPr="00BB26D1">
        <w:rPr>
          <w:lang w:val="eu-ES"/>
        </w:rPr>
        <w:t>Plangintza</w:t>
      </w:r>
      <w:r w:rsidR="00D24210">
        <w:rPr>
          <w:lang w:val="eu-ES"/>
        </w:rPr>
        <w:t>ldia</w:t>
      </w:r>
      <w:r w:rsidRPr="00BB26D1">
        <w:rPr>
          <w:lang w:val="eu-ES"/>
        </w:rPr>
        <w:t>ren Xehetasunak</w:t>
      </w:r>
      <w:bookmarkEnd w:id="27"/>
    </w:p>
    <w:p w:rsidR="00064CE7" w:rsidRDefault="009F03C7" w:rsidP="009F03C7">
      <w:pPr>
        <w:spacing w:line="320" w:lineRule="auto"/>
      </w:pPr>
      <w:r w:rsidRPr="009F03C7">
        <w:rPr>
          <w:lang w:val="eu-ES"/>
        </w:rPr>
        <w:t>“</w:t>
      </w:r>
      <w:r w:rsidRPr="009F03C7">
        <w:rPr>
          <w:i/>
          <w:lang w:val="eu-ES"/>
        </w:rPr>
        <w:t>Plangintz</w:t>
      </w:r>
      <w:r w:rsidR="00D24210">
        <w:rPr>
          <w:i/>
          <w:lang w:val="eu-ES"/>
        </w:rPr>
        <w:t>aldi</w:t>
      </w:r>
      <w:r w:rsidRPr="009F03C7">
        <w:rPr>
          <w:i/>
          <w:lang w:val="eu-ES"/>
        </w:rPr>
        <w:t>ei Alta ematea</w:t>
      </w:r>
      <w:r w:rsidRPr="009F03C7">
        <w:rPr>
          <w:lang w:val="eu-ES"/>
        </w:rPr>
        <w:t>" pantailaren antzerakoa da, baina indarrean dagoen Plangintza</w:t>
      </w:r>
      <w:r w:rsidR="00D24210">
        <w:rPr>
          <w:lang w:val="eu-ES"/>
        </w:rPr>
        <w:t>ldia</w:t>
      </w:r>
      <w:r w:rsidRPr="009F03C7">
        <w:rPr>
          <w:lang w:val="eu-ES"/>
        </w:rPr>
        <w:t>ri buruzko informazioa erakusten du.</w:t>
      </w:r>
      <w:r w:rsidR="0060113B">
        <w:t xml:space="preserve"> </w:t>
      </w:r>
      <w:r w:rsidRPr="009F03C7">
        <w:rPr>
          <w:lang w:val="eu-ES"/>
        </w:rPr>
        <w:t>“</w:t>
      </w:r>
      <w:r w:rsidRPr="009F03C7">
        <w:rPr>
          <w:i/>
          <w:lang w:val="eu-ES"/>
        </w:rPr>
        <w:t>Plangintza</w:t>
      </w:r>
      <w:r w:rsidR="00D24210">
        <w:rPr>
          <w:i/>
          <w:lang w:val="eu-ES"/>
        </w:rPr>
        <w:t>ldia</w:t>
      </w:r>
      <w:r w:rsidRPr="009F03C7">
        <w:rPr>
          <w:i/>
          <w:lang w:val="eu-ES"/>
        </w:rPr>
        <w:t>k Bilatu</w:t>
      </w:r>
      <w:r w:rsidRPr="009F03C7">
        <w:rPr>
          <w:lang w:val="eu-ES"/>
        </w:rPr>
        <w:t>” pantailatik sartzen da, indarrean dagoen Plangintza</w:t>
      </w:r>
      <w:r w:rsidR="00D24210">
        <w:rPr>
          <w:lang w:val="eu-ES"/>
        </w:rPr>
        <w:t>ldia</w:t>
      </w:r>
      <w:r w:rsidRPr="009F03C7">
        <w:rPr>
          <w:lang w:val="eu-ES"/>
        </w:rPr>
        <w:t xml:space="preserve"> </w:t>
      </w:r>
      <w:r w:rsidRPr="009F03C7">
        <w:rPr>
          <w:lang w:val="eu-ES"/>
        </w:rPr>
        <w:lastRenderedPageBreak/>
        <w:t>aukeratu eta “</w:t>
      </w:r>
      <w:r w:rsidRPr="009F03C7">
        <w:rPr>
          <w:i/>
          <w:lang w:val="eu-ES"/>
        </w:rPr>
        <w:t>Xehetasunak</w:t>
      </w:r>
      <w:r w:rsidRPr="009F03C7">
        <w:rPr>
          <w:lang w:val="eu-ES"/>
        </w:rPr>
        <w:t>” ekintza sakatuta edo Plangintza</w:t>
      </w:r>
      <w:r w:rsidR="00D24210">
        <w:rPr>
          <w:lang w:val="eu-ES"/>
        </w:rPr>
        <w:t>ldi</w:t>
      </w:r>
      <w:r w:rsidRPr="009F03C7">
        <w:rPr>
          <w:lang w:val="eu-ES"/>
        </w:rPr>
        <w:t xml:space="preserve"> horren errenkadaren gainean klik bikoitza eginda, indarrean dagoen Plangintza</w:t>
      </w:r>
      <w:r w:rsidR="00D24210">
        <w:rPr>
          <w:lang w:val="eu-ES"/>
        </w:rPr>
        <w:t>ldia</w:t>
      </w:r>
      <w:r w:rsidRPr="009F03C7">
        <w:rPr>
          <w:lang w:val="eu-ES"/>
        </w:rPr>
        <w:t xml:space="preserve"> bakarrik editatu baitaiteke.</w:t>
      </w:r>
    </w:p>
    <w:p w:rsidR="00273831" w:rsidRDefault="00D52D9B" w:rsidP="00273831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2030CCF6" wp14:editId="0B33CFB0">
            <wp:extent cx="4962525" cy="2733675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831" w:rsidRDefault="009F03C7" w:rsidP="009F03C7">
      <w:pPr>
        <w:pStyle w:val="Imgen"/>
        <w:spacing w:line="320" w:lineRule="auto"/>
      </w:pPr>
      <w:r w:rsidRPr="009F03C7">
        <w:rPr>
          <w:lang w:val="eu-ES"/>
        </w:rPr>
        <w:t>1</w:t>
      </w:r>
      <w:r w:rsidR="004F457D">
        <w:rPr>
          <w:lang w:val="eu-ES"/>
        </w:rPr>
        <w:t>7</w:t>
      </w:r>
      <w:r w:rsidRPr="009F03C7">
        <w:rPr>
          <w:lang w:val="eu-ES"/>
        </w:rPr>
        <w:t>. Irudia.</w:t>
      </w:r>
      <w:r w:rsidR="00273831" w:rsidRPr="009F03C7">
        <w:t xml:space="preserve"> </w:t>
      </w:r>
      <w:r w:rsidRPr="009F03C7">
        <w:rPr>
          <w:lang w:val="eu-ES"/>
        </w:rPr>
        <w:t>Xehetasunei buruzko pantaila</w:t>
      </w:r>
    </w:p>
    <w:p w:rsidR="00273831" w:rsidRPr="00273831" w:rsidRDefault="00273831" w:rsidP="00273831"/>
    <w:p w:rsidR="00221034" w:rsidRPr="009F03C7" w:rsidRDefault="009F03C7" w:rsidP="009F03C7">
      <w:pPr>
        <w:pStyle w:val="Ttulo1"/>
        <w:spacing w:line="320" w:lineRule="auto"/>
        <w:rPr>
          <w:lang w:val="es-ES_tradnl"/>
        </w:rPr>
      </w:pPr>
      <w:bookmarkStart w:id="28" w:name="_Toc506535843"/>
      <w:r w:rsidRPr="009F03C7">
        <w:rPr>
          <w:lang w:val="eu-ES"/>
        </w:rPr>
        <w:lastRenderedPageBreak/>
        <w:t>Plan Estrategikoak</w:t>
      </w:r>
      <w:bookmarkEnd w:id="28"/>
    </w:p>
    <w:p w:rsidR="007538F3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 xml:space="preserve">Funtzionalitate honen bitartez, </w:t>
      </w:r>
      <w:r w:rsidR="003503B1">
        <w:rPr>
          <w:lang w:val="eu-ES"/>
        </w:rPr>
        <w:t>Erakundeen</w:t>
      </w:r>
      <w:r w:rsidRPr="009F03C7">
        <w:rPr>
          <w:lang w:val="eu-ES"/>
        </w:rPr>
        <w:t xml:space="preserve"> Plan Estrategikoak kontsultatu eta ebaluatu ditzake HPS Teknikariak.</w:t>
      </w:r>
      <w:r w:rsidR="00470B7D">
        <w:rPr>
          <w:lang w:val="es-ES_tradnl"/>
        </w:rPr>
        <w:t xml:space="preserve"> </w:t>
      </w:r>
      <w:r w:rsidRPr="009F03C7">
        <w:rPr>
          <w:lang w:val="eu-ES"/>
        </w:rPr>
        <w:t>Horretarako, Plan Estrategikoak Bilatzeko pantaila eta Xehetasunei buruzko pantaila ditu; lehenengoaren bitartez, hainbat ekintza burutu ditzake, eta bigarren pantailan, Plana ebaluatu eta Oharrak sar ditzake.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>Gainera, Plan beraren bertsio ezberdinen arteko aldeak ikus ditzake.</w:t>
      </w:r>
      <w:r w:rsidR="007538F3">
        <w:rPr>
          <w:lang w:val="es-ES_tradnl"/>
        </w:rPr>
        <w:t xml:space="preserve"> </w:t>
      </w:r>
    </w:p>
    <w:p w:rsidR="009508AB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 xml:space="preserve">Sistemak automatikoki sortzen ditu Plan Estrategiko baten bertsioak, </w:t>
      </w:r>
      <w:r w:rsidR="003503B1">
        <w:rPr>
          <w:lang w:val="eu-ES"/>
        </w:rPr>
        <w:t>Erakundeko</w:t>
      </w:r>
      <w:r w:rsidRPr="009F03C7">
        <w:rPr>
          <w:lang w:val="eu-ES"/>
        </w:rPr>
        <w:t xml:space="preserve"> Teknikariak Plan Estrategiko bati buruzko txostena eskatu duela adierazten duen unean.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 xml:space="preserve">Prozesu hori gardena da </w:t>
      </w:r>
      <w:r w:rsidR="003503B1">
        <w:rPr>
          <w:lang w:val="eu-ES"/>
        </w:rPr>
        <w:t>Erakundeko</w:t>
      </w:r>
      <w:r w:rsidRPr="009F03C7">
        <w:rPr>
          <w:lang w:val="eu-ES"/>
        </w:rPr>
        <w:t xml:space="preserve"> Teknikariarentzat; uneoro ikusten du bere Plan Estrategikoaren azken bertsioa, eta ez daki bertsiorik dagoenik.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 xml:space="preserve">Behin </w:t>
      </w:r>
      <w:r w:rsidRPr="009F03C7">
        <w:rPr>
          <w:b/>
          <w:lang w:val="eu-ES"/>
        </w:rPr>
        <w:t>txostena eskatu ondoren, aktibatuta egongo da Plan Estrategiko horretarako “Txostena eskatu da” adierazlea, Plan Estrategikoan aldaketaren bat egiten duen arte.</w:t>
      </w:r>
    </w:p>
    <w:p w:rsidR="00470B7D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>Bertsioei dagokienez, HPS Teknikariak Plan baten Bertsioak alderatu ditzake; Plan baten eta Plan horren aurreko bertsioaren arteko aldeak erakusten ditu Sistemak.</w:t>
      </w:r>
    </w:p>
    <w:p w:rsidR="00470B7D" w:rsidRPr="00A42850" w:rsidRDefault="00A42850" w:rsidP="00A42850">
      <w:pPr>
        <w:pStyle w:val="Ttulo2"/>
        <w:spacing w:line="320" w:lineRule="auto"/>
        <w:rPr>
          <w:lang w:val="es-ES_tradnl"/>
        </w:rPr>
      </w:pPr>
      <w:bookmarkStart w:id="29" w:name="_Toc506535844"/>
      <w:r w:rsidRPr="00A42850">
        <w:rPr>
          <w:lang w:val="eu-ES"/>
        </w:rPr>
        <w:t>Plan Estrategikoak Bilatu</w:t>
      </w:r>
      <w:bookmarkEnd w:id="29"/>
    </w:p>
    <w:p w:rsidR="00470B7D" w:rsidRDefault="00A42850" w:rsidP="00A42850">
      <w:pPr>
        <w:spacing w:line="320" w:lineRule="auto"/>
        <w:rPr>
          <w:lang w:val="es-ES_tradnl"/>
        </w:rPr>
      </w:pPr>
      <w:r w:rsidRPr="00A42850">
        <w:rPr>
          <w:lang w:val="eu-ES"/>
        </w:rPr>
        <w:t>Pantaila horrek Sisteman gordetako Plan Estrategikoak aurkezten dizkio teknikariari.</w:t>
      </w:r>
      <w:r w:rsidR="004B2D11">
        <w:rPr>
          <w:lang w:val="es-ES_tradnl"/>
        </w:rPr>
        <w:t xml:space="preserve"> </w:t>
      </w:r>
      <w:r w:rsidRPr="00A42850">
        <w:rPr>
          <w:lang w:val="eu-ES"/>
        </w:rPr>
        <w:t>Horretarako, dagoen informazioa iragazteko bilaketa-irizpide batzuk aurkezten ditu:</w:t>
      </w:r>
    </w:p>
    <w:p w:rsidR="004B2D11" w:rsidRDefault="004B2D11" w:rsidP="009508AB">
      <w:pPr>
        <w:keepNext/>
        <w:jc w:val="center"/>
      </w:pPr>
    </w:p>
    <w:p w:rsidR="003503B1" w:rsidRDefault="003503B1" w:rsidP="009508AB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211AE922" wp14:editId="485E4184">
            <wp:extent cx="5612130" cy="2293620"/>
            <wp:effectExtent l="0" t="0" r="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9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D11" w:rsidRDefault="00A42850" w:rsidP="00A42850">
      <w:pPr>
        <w:pStyle w:val="Imgen"/>
        <w:spacing w:line="320" w:lineRule="auto"/>
        <w:rPr>
          <w:lang w:val="es-ES_tradnl"/>
        </w:rPr>
      </w:pPr>
      <w:r w:rsidRPr="00A42850">
        <w:rPr>
          <w:lang w:val="eu-ES"/>
        </w:rPr>
        <w:t>1</w:t>
      </w:r>
      <w:r w:rsidR="004F457D">
        <w:rPr>
          <w:lang w:val="eu-ES"/>
        </w:rPr>
        <w:t>8</w:t>
      </w:r>
      <w:r w:rsidRPr="00A42850">
        <w:rPr>
          <w:lang w:val="eu-ES"/>
        </w:rPr>
        <w:t>. Irudia.</w:t>
      </w:r>
      <w:r w:rsidR="004B2D11" w:rsidRPr="00A42850">
        <w:t xml:space="preserve"> </w:t>
      </w:r>
      <w:r w:rsidRPr="00A42850">
        <w:rPr>
          <w:lang w:val="eu-ES"/>
        </w:rPr>
        <w:t>Plan Estrategikoak Bilatzeko pantaila</w:t>
      </w:r>
    </w:p>
    <w:p w:rsidR="00C66916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Pantaila horrek aurkezten dituen irizpideak dira: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izena.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Planaren Erakundearen izena.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Hasiera-urtea.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Txostena eskatu du.</w:t>
      </w:r>
    </w:p>
    <w:p w:rsidR="005B61E1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Behin bilaketa egin ondoren, adierazitako bilaketa-irizpideak betetzen dituzten emaitzak aurkezten zaizkio erabiltzaileari.</w:t>
      </w:r>
      <w:r w:rsidR="005B61E1">
        <w:rPr>
          <w:noProof/>
        </w:rPr>
        <w:t xml:space="preserve"> </w:t>
      </w:r>
      <w:r w:rsidRPr="00A42850">
        <w:rPr>
          <w:lang w:val="eu-ES"/>
        </w:rPr>
        <w:t>Ondorengo informazioa erakusten da, irizpide horiek betetzen dituen Plan Estrategiko bakoitzeko: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Erakundearen izena.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datak edo aldia.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izena.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Txostena eskatu du.</w:t>
      </w:r>
      <w:r w:rsidR="009508AB">
        <w:rPr>
          <w:noProof/>
        </w:rPr>
        <w:t xml:space="preserve"> </w:t>
      </w:r>
      <w:r w:rsidR="0050093B">
        <w:rPr>
          <w:lang w:val="eu-ES"/>
        </w:rPr>
        <w:t>Erakundeko</w:t>
      </w:r>
      <w:r w:rsidRPr="00A42850">
        <w:rPr>
          <w:lang w:val="eu-ES"/>
        </w:rPr>
        <w:t xml:space="preserve"> Teknikariak Plan Estrategiko baterako txostena eskatu duela adierazten duenean, aurrez adierazi den bezala.</w:t>
      </w:r>
    </w:p>
    <w:p w:rsidR="00CD52D2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On</w:t>
      </w:r>
      <w:r w:rsidR="003503B1">
        <w:rPr>
          <w:lang w:val="eu-ES"/>
        </w:rPr>
        <w:t>arpen</w:t>
      </w:r>
      <w:r w:rsidRPr="00A42850">
        <w:rPr>
          <w:lang w:val="eu-ES"/>
        </w:rPr>
        <w:t>-data.</w:t>
      </w:r>
    </w:p>
    <w:p w:rsidR="003473C1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Ondorengo ekintzak erakusten dira pantailan:</w:t>
      </w:r>
    </w:p>
    <w:p w:rsidR="00A1331B" w:rsidRDefault="00A42850" w:rsidP="00A42850">
      <w:pPr>
        <w:pStyle w:val="Prrafodelista"/>
        <w:keepNext/>
        <w:numPr>
          <w:ilvl w:val="0"/>
          <w:numId w:val="29"/>
        </w:numPr>
        <w:spacing w:line="320" w:lineRule="auto"/>
        <w:rPr>
          <w:noProof/>
        </w:rPr>
      </w:pPr>
      <w:r w:rsidRPr="00A42850">
        <w:rPr>
          <w:b/>
          <w:lang w:val="eu-ES"/>
        </w:rPr>
        <w:t>Iragazi:</w:t>
      </w:r>
      <w:r w:rsidR="00A1331B">
        <w:rPr>
          <w:noProof/>
        </w:rPr>
        <w:t xml:space="preserve"> </w:t>
      </w:r>
      <w:r w:rsidRPr="00A42850">
        <w:rPr>
          <w:lang w:val="eu-ES"/>
        </w:rPr>
        <w:t>Plan Estrategikoen bilaketa egiten du, erabiltzaileak adierazitako bilaketa-irizpideen arabera.</w:t>
      </w:r>
    </w:p>
    <w:p w:rsidR="00A1331B" w:rsidRDefault="00A42850" w:rsidP="00A42850">
      <w:pPr>
        <w:pStyle w:val="Prrafodelista"/>
        <w:keepNext/>
        <w:numPr>
          <w:ilvl w:val="0"/>
          <w:numId w:val="29"/>
        </w:numPr>
        <w:spacing w:line="320" w:lineRule="auto"/>
        <w:rPr>
          <w:noProof/>
        </w:rPr>
      </w:pPr>
      <w:r w:rsidRPr="00A42850">
        <w:rPr>
          <w:b/>
          <w:lang w:val="eu-ES"/>
        </w:rPr>
        <w:t>Garbitu:</w:t>
      </w:r>
      <w:r w:rsidR="00A1331B">
        <w:rPr>
          <w:noProof/>
        </w:rPr>
        <w:t xml:space="preserve"> </w:t>
      </w:r>
      <w:r w:rsidRPr="00A42850">
        <w:rPr>
          <w:lang w:val="eu-ES"/>
        </w:rPr>
        <w:t>pantailako eremuak husten ditu.</w:t>
      </w:r>
    </w:p>
    <w:p w:rsidR="005B61E1" w:rsidRPr="00813CC6" w:rsidRDefault="00A42850" w:rsidP="00A42850">
      <w:pPr>
        <w:keepNext/>
        <w:spacing w:line="320" w:lineRule="auto"/>
        <w:rPr>
          <w:noProof/>
          <w:lang w:val="en-AU"/>
        </w:rPr>
      </w:pPr>
      <w:r w:rsidRPr="00A42850">
        <w:rPr>
          <w:lang w:val="eu-ES"/>
        </w:rPr>
        <w:t>Ekintza horiez gain, ondorengo funtzionalitateak eskaintzen dizkio pantailak erabiltzaileari:</w:t>
      </w:r>
    </w:p>
    <w:p w:rsidR="00A1331B" w:rsidRDefault="00A42850" w:rsidP="00A42850">
      <w:pPr>
        <w:pStyle w:val="Prrafodelista"/>
        <w:keepNext/>
        <w:numPr>
          <w:ilvl w:val="0"/>
          <w:numId w:val="30"/>
        </w:numPr>
        <w:spacing w:line="320" w:lineRule="auto"/>
        <w:rPr>
          <w:noProof/>
        </w:rPr>
      </w:pPr>
      <w:r w:rsidRPr="00A42850">
        <w:rPr>
          <w:b/>
          <w:lang w:val="eu-ES"/>
        </w:rPr>
        <w:t>Xehetasunak:</w:t>
      </w:r>
      <w:r w:rsidR="00EF3DD4">
        <w:rPr>
          <w:noProof/>
        </w:rPr>
        <w:t xml:space="preserve"> </w:t>
      </w:r>
      <w:r w:rsidRPr="00A42850">
        <w:rPr>
          <w:lang w:val="eu-ES"/>
        </w:rPr>
        <w:t>Plan Estrategikoaren Xehetasunei buruzko pantaila erakusten du, kontsulta eran.</w:t>
      </w:r>
    </w:p>
    <w:p w:rsidR="00A1331B" w:rsidRDefault="00A42850" w:rsidP="00A42850">
      <w:pPr>
        <w:pStyle w:val="Prrafodelista"/>
        <w:keepNext/>
        <w:numPr>
          <w:ilvl w:val="0"/>
          <w:numId w:val="30"/>
        </w:numPr>
        <w:spacing w:line="320" w:lineRule="auto"/>
        <w:rPr>
          <w:noProof/>
        </w:rPr>
      </w:pPr>
      <w:r w:rsidRPr="00A42850">
        <w:rPr>
          <w:b/>
          <w:lang w:val="eu-ES"/>
        </w:rPr>
        <w:t>Bertsioak</w:t>
      </w:r>
      <w:r w:rsidRPr="00A42850">
        <w:rPr>
          <w:lang w:val="eu-ES"/>
        </w:rPr>
        <w:t>:</w:t>
      </w:r>
      <w:r w:rsidR="00EF3DD4">
        <w:rPr>
          <w:noProof/>
        </w:rPr>
        <w:t xml:space="preserve"> </w:t>
      </w:r>
      <w:r w:rsidRPr="00A42850">
        <w:rPr>
          <w:lang w:val="eu-ES"/>
        </w:rPr>
        <w:t>Plan Estrategikoaren kontsultatu nahi den bertsioa aukeratzeko pantaila aurkezten du.</w:t>
      </w:r>
    </w:p>
    <w:p w:rsidR="00222C07" w:rsidRDefault="00A42850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>Jar</w:t>
      </w:r>
      <w:r w:rsidR="00B46FDC" w:rsidRPr="00B46FDC">
        <w:rPr>
          <w:lang w:val="eu-ES"/>
        </w:rPr>
        <w:t>raian, funtzionalitate horiek</w:t>
      </w:r>
      <w:r w:rsidRPr="00B46FDC">
        <w:rPr>
          <w:lang w:val="eu-ES"/>
        </w:rPr>
        <w:t xml:space="preserve"> deskribatzen d</w:t>
      </w:r>
      <w:r w:rsidR="00B46FDC" w:rsidRPr="00B46FDC">
        <w:rPr>
          <w:lang w:val="eu-ES"/>
        </w:rPr>
        <w:t>ir</w:t>
      </w:r>
      <w:r w:rsidRPr="00B46FDC">
        <w:rPr>
          <w:lang w:val="eu-ES"/>
        </w:rPr>
        <w:t>a.</w:t>
      </w:r>
    </w:p>
    <w:p w:rsidR="00470B7D" w:rsidRPr="00B46FDC" w:rsidRDefault="00B46FDC" w:rsidP="00B46FDC">
      <w:pPr>
        <w:pStyle w:val="Ttulo2"/>
        <w:spacing w:line="320" w:lineRule="auto"/>
        <w:ind w:left="709" w:hanging="709"/>
        <w:rPr>
          <w:lang w:val="es-ES_tradnl"/>
        </w:rPr>
      </w:pPr>
      <w:bookmarkStart w:id="30" w:name="_Toc506535845"/>
      <w:r w:rsidRPr="00B46FDC">
        <w:rPr>
          <w:lang w:val="eu-ES"/>
        </w:rPr>
        <w:lastRenderedPageBreak/>
        <w:t>Plan Estrategikoen Xehetasunak</w:t>
      </w:r>
      <w:bookmarkEnd w:id="30"/>
    </w:p>
    <w:p w:rsidR="00A10FD4" w:rsidRDefault="00B46FDC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>Plan Estrategikoen Bilaketatik sartzen da pantaila horretara, “</w:t>
      </w:r>
      <w:r w:rsidRPr="00B46FDC">
        <w:rPr>
          <w:i/>
          <w:lang w:val="eu-ES"/>
        </w:rPr>
        <w:t>Xehetasunak</w:t>
      </w:r>
      <w:r w:rsidRPr="00B46FDC">
        <w:rPr>
          <w:lang w:val="eu-ES"/>
        </w:rPr>
        <w:t>” ekintza sakatuta edo aukeratutako ilararen gainean klik bikoitza eginda.</w:t>
      </w:r>
    </w:p>
    <w:p w:rsidR="00A10FD4" w:rsidRDefault="0050093B" w:rsidP="00B46FDC">
      <w:p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="00B46FDC" w:rsidRPr="00B46FDC">
        <w:rPr>
          <w:lang w:val="eu-ES"/>
        </w:rPr>
        <w:t xml:space="preserve"> batek egindako Plan Estrategikoa kontsultatzeko eta ebaluatzeko aukera ematen du pantaila horrek.</w:t>
      </w:r>
    </w:p>
    <w:p w:rsidR="00A10FD4" w:rsidRDefault="00D27357" w:rsidP="00A10FD4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5C04A17F" wp14:editId="7BB7C276">
            <wp:extent cx="5612130" cy="3829685"/>
            <wp:effectExtent l="57150" t="57150" r="45720" b="56515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296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12700"/>
                  </pic:spPr>
                </pic:pic>
              </a:graphicData>
            </a:graphic>
          </wp:inline>
        </w:drawing>
      </w:r>
    </w:p>
    <w:p w:rsidR="00A10FD4" w:rsidRDefault="00B46FDC" w:rsidP="00B46FDC">
      <w:pPr>
        <w:pStyle w:val="Imgen"/>
        <w:spacing w:line="320" w:lineRule="auto"/>
      </w:pPr>
      <w:r w:rsidRPr="00B46FDC">
        <w:rPr>
          <w:lang w:val="eu-ES"/>
        </w:rPr>
        <w:t>1</w:t>
      </w:r>
      <w:r w:rsidR="004F457D">
        <w:rPr>
          <w:lang w:val="eu-ES"/>
        </w:rPr>
        <w:t>9</w:t>
      </w:r>
      <w:r w:rsidRPr="00B46FDC">
        <w:rPr>
          <w:lang w:val="eu-ES"/>
        </w:rPr>
        <w:t>. Irudia.</w:t>
      </w:r>
      <w:r w:rsidR="00A10FD4" w:rsidRPr="00B46FDC">
        <w:t xml:space="preserve"> </w:t>
      </w:r>
      <w:r w:rsidRPr="00B46FDC">
        <w:rPr>
          <w:lang w:val="eu-ES"/>
        </w:rPr>
        <w:t>Plan Estrategikoaren Xehetasunak</w:t>
      </w:r>
    </w:p>
    <w:p w:rsidR="00A10FD4" w:rsidRDefault="00B46FDC" w:rsidP="00B46FDC">
      <w:pPr>
        <w:spacing w:line="320" w:lineRule="auto"/>
      </w:pPr>
      <w:r w:rsidRPr="00B46FDC">
        <w:rPr>
          <w:lang w:val="eu-ES"/>
        </w:rPr>
        <w:t>Pantailaren hasieran, Plan Estrategikoari buruzko informazioa aurkezten du Sistemak: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>Planaren izena, gazteleraz eta euskaraz.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>Plan Estrategikoaren aldia (Hasiera-urtea / Amaiera-urtea).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 xml:space="preserve">Plan Estrategikoari buruzko informazioa, </w:t>
      </w:r>
      <w:r w:rsidR="0050093B">
        <w:rPr>
          <w:lang w:val="eu-ES"/>
        </w:rPr>
        <w:t>Erakunde</w:t>
      </w:r>
      <w:r w:rsidRPr="00B46FDC">
        <w:rPr>
          <w:lang w:val="eu-ES"/>
        </w:rPr>
        <w:t xml:space="preserve"> motaren arabera:</w:t>
      </w:r>
    </w:p>
    <w:p w:rsidR="00A10FD4" w:rsidRDefault="00B46FDC" w:rsidP="00B46FDC">
      <w:pPr>
        <w:pStyle w:val="Prrafodelista"/>
        <w:numPr>
          <w:ilvl w:val="1"/>
          <w:numId w:val="33"/>
        </w:numPr>
        <w:spacing w:line="320" w:lineRule="auto"/>
      </w:pPr>
      <w:r w:rsidRPr="00B46FDC">
        <w:rPr>
          <w:lang w:val="eu-ES"/>
        </w:rPr>
        <w:t>Herri Administrazioa bada:</w:t>
      </w:r>
    </w:p>
    <w:p w:rsidR="00A10FD4" w:rsidRPr="00B46FDC" w:rsidRDefault="00B46FDC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 w:rsidRPr="00B46FDC">
        <w:rPr>
          <w:lang w:val="eu-ES"/>
        </w:rPr>
        <w:t>Derrigortasun-indizea.</w:t>
      </w:r>
    </w:p>
    <w:p w:rsidR="00A10FD4" w:rsidRPr="00B46FDC" w:rsidRDefault="00B46FDC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 w:rsidRPr="00B46FDC">
        <w:rPr>
          <w:lang w:val="eu-ES"/>
        </w:rPr>
        <w:t>Euskarako Eskakizunen Betetze-maila.</w:t>
      </w:r>
    </w:p>
    <w:p w:rsidR="00A10FD4" w:rsidRPr="00B46FDC" w:rsidRDefault="00B46FDC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 w:rsidRPr="00B46FDC">
        <w:rPr>
          <w:lang w:val="eu-ES"/>
        </w:rPr>
        <w:t>Plan Estrategikoa onartu den data.</w:t>
      </w:r>
    </w:p>
    <w:p w:rsidR="00A10FD4" w:rsidRDefault="0050093B" w:rsidP="00B46FDC">
      <w:pPr>
        <w:pStyle w:val="Prrafodelista"/>
        <w:numPr>
          <w:ilvl w:val="1"/>
          <w:numId w:val="33"/>
        </w:numPr>
        <w:spacing w:line="320" w:lineRule="auto"/>
      </w:pPr>
      <w:r>
        <w:rPr>
          <w:lang w:val="eu-ES"/>
        </w:rPr>
        <w:t>Erakunde</w:t>
      </w:r>
      <w:r w:rsidR="00B46FDC" w:rsidRPr="00B46FDC">
        <w:rPr>
          <w:lang w:val="eu-ES"/>
        </w:rPr>
        <w:t xml:space="preserve"> Pribatua edo Sozietate Publikoa bada:</w:t>
      </w:r>
    </w:p>
    <w:p w:rsidR="00A10FD4" w:rsidRPr="00B46FDC" w:rsidRDefault="00B46FDC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 w:rsidRPr="00B46FDC">
        <w:rPr>
          <w:lang w:val="eu-ES"/>
        </w:rPr>
        <w:t>Elebitasun-portzentajea.</w:t>
      </w:r>
    </w:p>
    <w:p w:rsidR="00A10FD4" w:rsidRPr="00B46FDC" w:rsidRDefault="00B46FDC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 w:rsidRPr="00B46FDC">
        <w:rPr>
          <w:lang w:val="eu-ES"/>
        </w:rPr>
        <w:t>Plan Estrategikoa onartu den data.</w:t>
      </w:r>
    </w:p>
    <w:p w:rsidR="00A10FD4" w:rsidRPr="00D27357" w:rsidRDefault="00B46FDC" w:rsidP="00D27357">
      <w:pPr>
        <w:spacing w:line="320" w:lineRule="auto"/>
        <w:rPr>
          <w:lang w:val="es-ES_tradnl"/>
        </w:rPr>
      </w:pPr>
      <w:r w:rsidRPr="00B46FDC">
        <w:rPr>
          <w:lang w:val="eu-ES"/>
        </w:rPr>
        <w:lastRenderedPageBreak/>
        <w:t xml:space="preserve">Informazio horrez gain, Plan Estrategikoaren barruan definitutako neurriak osatzen dituzten Elementu guztiak erakusten ditu Sistemak, Ardatzetan taldekatuta; elementu horiek ezberdinak dira </w:t>
      </w:r>
      <w:r w:rsidR="0050093B">
        <w:rPr>
          <w:lang w:val="eu-ES"/>
        </w:rPr>
        <w:t>Erakunde</w:t>
      </w:r>
      <w:r w:rsidRPr="00B46FDC">
        <w:rPr>
          <w:lang w:val="eu-ES"/>
        </w:rPr>
        <w:t xml:space="preserve"> motaren arabera:</w:t>
      </w:r>
    </w:p>
    <w:p w:rsidR="00D27357" w:rsidRDefault="00D27357" w:rsidP="00A10FD4">
      <w:pPr>
        <w:keepNext/>
      </w:pPr>
      <w:r>
        <w:rPr>
          <w:noProof/>
          <w:lang w:val="es-ES_tradnl" w:eastAsia="es-ES_tradnl"/>
        </w:rPr>
        <w:drawing>
          <wp:inline distT="0" distB="0" distL="0" distR="0" wp14:anchorId="0F9FDD6F" wp14:editId="7D1370A9">
            <wp:extent cx="5612130" cy="2486660"/>
            <wp:effectExtent l="0" t="0" r="0" b="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8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4F457D" w:rsidP="00B46FDC">
      <w:pPr>
        <w:pStyle w:val="Imgen"/>
        <w:spacing w:line="320" w:lineRule="auto"/>
      </w:pPr>
      <w:r>
        <w:rPr>
          <w:lang w:val="eu-ES"/>
        </w:rPr>
        <w:t>20</w:t>
      </w:r>
      <w:r w:rsidR="00B46FDC" w:rsidRPr="00B46FDC">
        <w:rPr>
          <w:lang w:val="eu-ES"/>
        </w:rPr>
        <w:t>. Irudia.</w:t>
      </w:r>
      <w:r w:rsidR="00A10FD4">
        <w:t xml:space="preserve"> </w:t>
      </w:r>
      <w:r w:rsidR="00B46FDC" w:rsidRPr="00B46FDC">
        <w:rPr>
          <w:lang w:val="eu-ES"/>
        </w:rPr>
        <w:t>Ardatzen eta Lehen mailako Elementuen adibidea</w:t>
      </w:r>
    </w:p>
    <w:p w:rsidR="0020366E" w:rsidRDefault="00B46FDC" w:rsidP="00B46FDC">
      <w:pPr>
        <w:spacing w:line="320" w:lineRule="auto"/>
      </w:pPr>
      <w:r w:rsidRPr="00B46FDC">
        <w:rPr>
          <w:lang w:val="eu-ES"/>
        </w:rPr>
        <w:t>Irudian ikusten den bezala, Lehen Mailako Elementuz osatuta daude Ardatzak; kasu honetan, “</w:t>
      </w:r>
      <w:r w:rsidRPr="00B46FDC">
        <w:rPr>
          <w:i/>
          <w:lang w:val="eu-ES"/>
        </w:rPr>
        <w:t>Irudi Korporatiboa</w:t>
      </w:r>
      <w:r w:rsidRPr="00B46FDC">
        <w:rPr>
          <w:lang w:val="eu-ES"/>
        </w:rPr>
        <w:t>” eta “</w:t>
      </w:r>
      <w:r w:rsidRPr="00B46FDC">
        <w:rPr>
          <w:i/>
          <w:lang w:val="eu-ES"/>
        </w:rPr>
        <w:t>Herritarrekiko Harremanak</w:t>
      </w:r>
      <w:r w:rsidRPr="00B46FDC">
        <w:rPr>
          <w:lang w:val="eu-ES"/>
        </w:rPr>
        <w:t>” dira elementuok.</w:t>
      </w:r>
      <w:r w:rsidR="00A10FD4">
        <w:t xml:space="preserve"> </w:t>
      </w:r>
      <w:r w:rsidRPr="00B46FDC">
        <w:rPr>
          <w:lang w:val="eu-ES"/>
        </w:rPr>
        <w:t xml:space="preserve">Ardatzek zein Elementuek Helburu bat dute;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 aldatu egin ditzake helburuok, beharren arabera.</w:t>
      </w:r>
    </w:p>
    <w:p w:rsidR="00A10FD4" w:rsidRDefault="00B46FDC" w:rsidP="00AF07DA">
      <w:pPr>
        <w:spacing w:line="320" w:lineRule="auto"/>
      </w:pPr>
      <w:r w:rsidRPr="00B46FDC">
        <w:rPr>
          <w:lang w:val="eu-ES"/>
        </w:rPr>
        <w:t>Lehen Mailako edozein Elementuren gainean sakatuta, Bigarren eta Hirugarren Mailako Elementuak aurkezten dira:</w:t>
      </w:r>
    </w:p>
    <w:p w:rsidR="00AF07DA" w:rsidRPr="00AF07DA" w:rsidRDefault="00AF07DA" w:rsidP="00AF07DA">
      <w:r>
        <w:rPr>
          <w:noProof/>
          <w:lang w:val="es-ES_tradnl" w:eastAsia="es-ES_tradnl"/>
        </w:rPr>
        <w:drawing>
          <wp:inline distT="0" distB="0" distL="0" distR="0" wp14:anchorId="4F884CB9" wp14:editId="4541EB15">
            <wp:extent cx="5612130" cy="2353310"/>
            <wp:effectExtent l="0" t="0" r="0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5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4F457D" w:rsidP="00B46FDC">
      <w:pPr>
        <w:pStyle w:val="Imgen"/>
        <w:spacing w:line="320" w:lineRule="auto"/>
      </w:pPr>
      <w:r>
        <w:rPr>
          <w:lang w:val="eu-ES"/>
        </w:rPr>
        <w:t>21</w:t>
      </w:r>
      <w:r w:rsidR="00B46FDC" w:rsidRPr="00B46FDC">
        <w:rPr>
          <w:lang w:val="eu-ES"/>
        </w:rPr>
        <w:t>. Irudia.</w:t>
      </w:r>
      <w:r w:rsidR="00A10FD4" w:rsidRPr="00B46FDC">
        <w:t xml:space="preserve"> </w:t>
      </w:r>
      <w:r w:rsidR="00B46FDC" w:rsidRPr="00B46FDC">
        <w:rPr>
          <w:lang w:val="eu-ES"/>
        </w:rPr>
        <w:t>Bigarren eta Hirugarren Mailako Elementuen adibidea</w:t>
      </w:r>
    </w:p>
    <w:p w:rsidR="0020366E" w:rsidRDefault="00B46FDC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 xml:space="preserve">Bigarren eta Hirugarren Mailako Elementuei ere alda diezaieke Helburua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Teknikariak, Ardatzei eta Lehen Mailako Elementuei aldatzen zaien modu berean.</w:t>
      </w:r>
      <w:r w:rsidR="0020366E">
        <w:rPr>
          <w:lang w:val="es-ES_tradnl"/>
        </w:rPr>
        <w:t xml:space="preserve"> </w:t>
      </w:r>
    </w:p>
    <w:p w:rsidR="0020366E" w:rsidRDefault="00AF07DA" w:rsidP="0020366E">
      <w:pPr>
        <w:pStyle w:val="Imgen"/>
        <w:jc w:val="both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BC7C286" wp14:editId="35BB172E">
            <wp:extent cx="5612130" cy="1893570"/>
            <wp:effectExtent l="0" t="0" r="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9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66E" w:rsidRDefault="00B46FDC" w:rsidP="00B46FDC">
      <w:pPr>
        <w:pStyle w:val="Imgen"/>
        <w:spacing w:line="320" w:lineRule="auto"/>
        <w:rPr>
          <w:lang w:val="es-ES_tradnl"/>
        </w:rPr>
      </w:pPr>
      <w:r w:rsidRPr="00B46FDC">
        <w:rPr>
          <w:lang w:val="eu-ES"/>
        </w:rPr>
        <w:t>2</w:t>
      </w:r>
      <w:r w:rsidR="004F457D">
        <w:rPr>
          <w:lang w:val="eu-ES"/>
        </w:rPr>
        <w:t>2</w:t>
      </w:r>
      <w:r w:rsidRPr="00B46FDC">
        <w:rPr>
          <w:lang w:val="eu-ES"/>
        </w:rPr>
        <w:t>. Irudia.</w:t>
      </w:r>
      <w:r w:rsidR="0020366E" w:rsidRPr="00B46FDC">
        <w:t xml:space="preserve"> </w:t>
      </w:r>
      <w:r w:rsidRPr="00B46FDC">
        <w:rPr>
          <w:lang w:val="eu-ES"/>
        </w:rPr>
        <w:t>Hirugarren Mailako Elementuen adibidea</w:t>
      </w:r>
    </w:p>
    <w:p w:rsidR="00A10FD4" w:rsidRDefault="00B46FDC" w:rsidP="00B46FDC">
      <w:pPr>
        <w:spacing w:line="320" w:lineRule="auto"/>
      </w:pPr>
      <w:r w:rsidRPr="00B46FDC">
        <w:rPr>
          <w:lang w:val="eu-ES"/>
        </w:rPr>
        <w:t xml:space="preserve">HPS Teknikariak Hirugarren Mailako Elementuak edo Adierazleak kontsulta ditzake eta, horrela,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 Plan Estrategikoaren bizitzaren une ezberdinetan adierazle bakoitzerako eman beharreko balioak ikus ditzake: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Hasierako Portzentajea.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Hasieran aurreikusitako Portzentajea.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Plan Estrategikoaren amaierako Portzentajea.</w:t>
      </w:r>
    </w:p>
    <w:p w:rsidR="00A10FD4" w:rsidRPr="00813CC6" w:rsidRDefault="00B46FDC" w:rsidP="00B46FDC">
      <w:pPr>
        <w:spacing w:line="320" w:lineRule="auto"/>
        <w:rPr>
          <w:lang w:val="en-AU"/>
        </w:rPr>
      </w:pPr>
      <w:r w:rsidRPr="00B46FDC">
        <w:rPr>
          <w:lang w:val="eu-ES"/>
        </w:rPr>
        <w:t>Adierazleak hainbat motatakoak izan daitezke: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Euskara / Elebitasuna: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kasu honetan, adierazleek bi eremu izango dituzte.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Bien arteko batura ezin da % 100 baino handiagoa izan.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Euskara: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Euskararen portzentajea bakarrik jasotzen duten adierazleak dira.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Bai / Ez: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adierazle horietan, Bai edo Ez erantzun behar du Teknikariak.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Portzentajea: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adierazle horietan, Portzentaje bat eman behar du Teknikariak.</w:t>
      </w:r>
    </w:p>
    <w:p w:rsidR="00A10FD4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Gainera, adierazle edo Hirugarren Mailako Elementu bakoitzean Oharrak sar ditzake HPS Teknikariak.</w:t>
      </w:r>
      <w:r w:rsidR="0020366E">
        <w:rPr>
          <w:lang w:val="es-ES_tradnl"/>
        </w:rPr>
        <w:t xml:space="preserve"> </w:t>
      </w:r>
      <w:r w:rsidRPr="00020363">
        <w:rPr>
          <w:lang w:val="eu-ES"/>
        </w:rPr>
        <w:t>Eginkizun hori “</w:t>
      </w:r>
      <w:r w:rsidRPr="00020363">
        <w:rPr>
          <w:i/>
          <w:lang w:val="eu-ES"/>
        </w:rPr>
        <w:t>Oharrak</w:t>
      </w:r>
      <w:r w:rsidRPr="00020363">
        <w:rPr>
          <w:lang w:val="eu-ES"/>
        </w:rPr>
        <w:t>” etiketaren ondoan agertzen den 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>” ekintzaren bitartez egiten da.</w:t>
      </w:r>
    </w:p>
    <w:p w:rsidR="005C366D" w:rsidRDefault="00AF07DA" w:rsidP="005C366D">
      <w:pPr>
        <w:pStyle w:val="Imgen"/>
        <w:spacing w:before="120" w:after="120"/>
        <w:jc w:val="both"/>
      </w:pPr>
      <w:r>
        <w:rPr>
          <w:noProof/>
          <w:lang w:val="es-ES_tradnl" w:eastAsia="es-ES_tradnl"/>
        </w:rPr>
        <w:drawing>
          <wp:inline distT="0" distB="0" distL="0" distR="0" wp14:anchorId="2432B4A6" wp14:editId="349E0B13">
            <wp:extent cx="5612130" cy="1451610"/>
            <wp:effectExtent l="0" t="0" r="0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66E" w:rsidRDefault="00020363" w:rsidP="00020363">
      <w:pPr>
        <w:pStyle w:val="Imgen"/>
        <w:spacing w:line="320" w:lineRule="auto"/>
        <w:rPr>
          <w:noProof/>
        </w:rPr>
      </w:pPr>
      <w:r w:rsidRPr="00020363">
        <w:rPr>
          <w:lang w:val="eu-ES"/>
        </w:rPr>
        <w:t>2</w:t>
      </w:r>
      <w:r w:rsidR="004F457D">
        <w:rPr>
          <w:lang w:val="eu-ES"/>
        </w:rPr>
        <w:t>3</w:t>
      </w:r>
      <w:r w:rsidRPr="00020363">
        <w:rPr>
          <w:lang w:val="eu-ES"/>
        </w:rPr>
        <w:t>. Irudia.</w:t>
      </w:r>
      <w:r w:rsidR="005C366D" w:rsidRPr="00020363">
        <w:t xml:space="preserve"> </w:t>
      </w:r>
      <w:r w:rsidRPr="00020363">
        <w:rPr>
          <w:lang w:val="eu-ES"/>
        </w:rPr>
        <w:t>Hirugarren Mailako Elementua, Oharrak sartzeko 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>” ekintzarekin</w:t>
      </w:r>
    </w:p>
    <w:p w:rsidR="005C366D" w:rsidRDefault="00020363" w:rsidP="00020363">
      <w:pPr>
        <w:spacing w:line="320" w:lineRule="auto"/>
        <w:rPr>
          <w:noProof/>
        </w:rPr>
      </w:pPr>
      <w:r w:rsidRPr="00020363">
        <w:rPr>
          <w:lang w:val="eu-ES"/>
        </w:rPr>
        <w:t>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>” ekintza sakatzerakoan, pantaila bat erakusten da, zeinaren bitartez lotutako adierazlearen gaineko oharrak sar baititzake HPS erabiltzaileak.</w:t>
      </w:r>
    </w:p>
    <w:p w:rsidR="0042247B" w:rsidRDefault="00AF07DA" w:rsidP="0042247B">
      <w:pPr>
        <w:keepNext/>
        <w:jc w:val="center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D1B65B5" wp14:editId="4F19C0FF">
            <wp:extent cx="3964838" cy="2888555"/>
            <wp:effectExtent l="0" t="0" r="0" b="762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967012" cy="2890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47B" w:rsidRDefault="00020363" w:rsidP="00020363">
      <w:pPr>
        <w:pStyle w:val="Imgen"/>
        <w:spacing w:line="320" w:lineRule="auto"/>
      </w:pPr>
      <w:r w:rsidRPr="00020363">
        <w:rPr>
          <w:lang w:val="eu-ES"/>
        </w:rPr>
        <w:t>2</w:t>
      </w:r>
      <w:r w:rsidR="004F457D">
        <w:rPr>
          <w:lang w:val="eu-ES"/>
        </w:rPr>
        <w:t>4</w:t>
      </w:r>
      <w:r w:rsidRPr="00020363">
        <w:rPr>
          <w:lang w:val="eu-ES"/>
        </w:rPr>
        <w:t>. Irudia.</w:t>
      </w:r>
      <w:r w:rsidR="0042247B" w:rsidRPr="00020363">
        <w:t xml:space="preserve"> </w:t>
      </w:r>
      <w:r w:rsidRPr="00020363">
        <w:rPr>
          <w:lang w:val="eu-ES"/>
        </w:rPr>
        <w:t>Oharrak sartzeko pantaila</w:t>
      </w:r>
    </w:p>
    <w:p w:rsidR="0020366E" w:rsidRDefault="0020366E" w:rsidP="00304BC7">
      <w:pPr>
        <w:rPr>
          <w:lang w:val="es-ES_tradnl"/>
        </w:rPr>
      </w:pPr>
    </w:p>
    <w:p w:rsidR="00304BC7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Ondorengo ekintzak aurkezten dira pantaila horretan:</w:t>
      </w:r>
    </w:p>
    <w:p w:rsidR="00A10FD4" w:rsidRPr="00020363" w:rsidRDefault="00020363" w:rsidP="00020363">
      <w:pPr>
        <w:pStyle w:val="Prrafodelista"/>
        <w:numPr>
          <w:ilvl w:val="0"/>
          <w:numId w:val="34"/>
        </w:numPr>
        <w:spacing w:line="320" w:lineRule="auto"/>
        <w:rPr>
          <w:lang w:val="es-ES_tradnl"/>
        </w:rPr>
      </w:pPr>
      <w:r w:rsidRPr="00020363">
        <w:rPr>
          <w:b/>
          <w:lang w:val="eu-ES"/>
        </w:rPr>
        <w:t>Kalkulatu: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Plan Estrategikoaren kalkulua egiten du; horretarako, kontuan hartzen ditu adierazle bakoitzean sartutako balioak, Kultura eta Hizkuntza Politika Sailak emandako Ardatz eta Elementu bakoitzaren haztapena kontuan hartuta.</w:t>
      </w:r>
    </w:p>
    <w:p w:rsidR="00A10FD4" w:rsidRDefault="00020363" w:rsidP="00020363">
      <w:pPr>
        <w:pStyle w:val="Imgen"/>
        <w:spacing w:before="120" w:after="120" w:line="320" w:lineRule="auto"/>
        <w:ind w:left="720"/>
        <w:jc w:val="both"/>
        <w:rPr>
          <w:lang w:val="es-ES_tradnl"/>
        </w:rPr>
      </w:pPr>
      <w:r w:rsidRPr="00020363">
        <w:rPr>
          <w:lang w:val="eu-ES"/>
        </w:rPr>
        <w:lastRenderedPageBreak/>
        <w:t>Kalkulua egiteko, lehenik eta behin zein adierazle motaren gaineko puntuazioa kalkulatu nahi duen galdetzen dio erabiltzaileari:</w:t>
      </w:r>
    </w:p>
    <w:p w:rsidR="00A10FD4" w:rsidRDefault="00AF07DA" w:rsidP="00A10FD4">
      <w:pPr>
        <w:pStyle w:val="Imgen"/>
        <w:spacing w:before="120" w:after="120"/>
        <w:ind w:left="720"/>
      </w:pPr>
      <w:r>
        <w:rPr>
          <w:noProof/>
          <w:lang w:val="es-ES_tradnl" w:eastAsia="es-ES_tradnl"/>
        </w:rPr>
        <w:drawing>
          <wp:inline distT="0" distB="0" distL="0" distR="0" wp14:anchorId="0B74DC66" wp14:editId="1D37E4C9">
            <wp:extent cx="2494484" cy="1825572"/>
            <wp:effectExtent l="0" t="0" r="1270" b="381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495551" cy="1826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020363" w:rsidP="00020363">
      <w:pPr>
        <w:pStyle w:val="Imgen"/>
        <w:spacing w:line="320" w:lineRule="auto"/>
      </w:pPr>
      <w:r w:rsidRPr="00020363">
        <w:rPr>
          <w:lang w:val="eu-ES"/>
        </w:rPr>
        <w:t>2</w:t>
      </w:r>
      <w:r w:rsidR="004F457D">
        <w:rPr>
          <w:lang w:val="eu-ES"/>
        </w:rPr>
        <w:t>5</w:t>
      </w:r>
      <w:r w:rsidRPr="00020363">
        <w:rPr>
          <w:lang w:val="eu-ES"/>
        </w:rPr>
        <w:t>. Irudia.</w:t>
      </w:r>
      <w:r w:rsidR="00A10FD4" w:rsidRPr="00020363">
        <w:t xml:space="preserve"> </w:t>
      </w:r>
      <w:r w:rsidRPr="00020363">
        <w:rPr>
          <w:lang w:val="eu-ES"/>
        </w:rPr>
        <w:t>Kalkulua egiteko adierazle mota aukeratzeko pantaila</w:t>
      </w:r>
    </w:p>
    <w:p w:rsidR="00A10FD4" w:rsidRPr="000129A7" w:rsidRDefault="00020363" w:rsidP="00020363">
      <w:pPr>
        <w:pStyle w:val="Imgen"/>
        <w:spacing w:line="320" w:lineRule="auto"/>
        <w:ind w:left="705"/>
        <w:jc w:val="both"/>
        <w:rPr>
          <w:lang w:val="es-ES_tradnl"/>
        </w:rPr>
      </w:pPr>
      <w:r w:rsidRPr="00020363">
        <w:rPr>
          <w:lang w:val="eu-ES"/>
        </w:rPr>
        <w:t>“</w:t>
      </w:r>
      <w:r w:rsidRPr="00020363">
        <w:rPr>
          <w:i/>
          <w:lang w:val="eu-ES"/>
        </w:rPr>
        <w:t>Hasieran</w:t>
      </w:r>
      <w:r w:rsidRPr="00020363">
        <w:rPr>
          <w:lang w:val="eu-ES"/>
        </w:rPr>
        <w:t>” aukeratzen badu, esaterako, oinarrizko Plan Estrategikotik datozen Hirugarren Mailako Elementu guztien “</w:t>
      </w:r>
      <w:r w:rsidRPr="00020363">
        <w:rPr>
          <w:i/>
          <w:lang w:val="eu-ES"/>
        </w:rPr>
        <w:t>Hasieran</w:t>
      </w:r>
      <w:r w:rsidRPr="00020363">
        <w:rPr>
          <w:lang w:val="eu-ES"/>
        </w:rPr>
        <w:t xml:space="preserve">” erako adierazle guztietan sartutako balioak kontuan hartuta egingo du kalkulua Sistemak; hau da, ez dira kontuan hartuko </w:t>
      </w:r>
      <w:r w:rsidR="0050093B">
        <w:rPr>
          <w:lang w:val="eu-ES"/>
        </w:rPr>
        <w:t>Erakundeko</w:t>
      </w:r>
      <w:r w:rsidRPr="00020363">
        <w:rPr>
          <w:lang w:val="eu-ES"/>
        </w:rPr>
        <w:t xml:space="preserve"> Teknikariak sortutako Hirugarren Mailako Elementu Berrietan sartutako balioak.</w:t>
      </w:r>
    </w:p>
    <w:p w:rsidR="00A10FD4" w:rsidRPr="00020363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s-ES_tradnl"/>
        </w:rPr>
      </w:pPr>
      <w:r w:rsidRPr="00020363">
        <w:rPr>
          <w:b/>
          <w:lang w:val="eu-ES"/>
        </w:rPr>
        <w:t>Excel: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Excel fitxategi bat sortzen du, Plan Estrategikoaren informazioarekin.</w:t>
      </w:r>
    </w:p>
    <w:p w:rsidR="00A10FD4" w:rsidRPr="00813CC6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n-AU"/>
        </w:rPr>
      </w:pPr>
      <w:r w:rsidRPr="00020363">
        <w:rPr>
          <w:b/>
          <w:lang w:val="eu-ES"/>
        </w:rPr>
        <w:t>PDF:</w:t>
      </w:r>
      <w:r w:rsidR="00A10FD4" w:rsidRPr="00813CC6">
        <w:rPr>
          <w:lang w:val="en-AU"/>
        </w:rPr>
        <w:t xml:space="preserve"> </w:t>
      </w:r>
      <w:r w:rsidRPr="00020363">
        <w:rPr>
          <w:lang w:val="eu-ES"/>
        </w:rPr>
        <w:t>PDF fitxategi bat sortzen du, Plan Estrategikoaren informazioarekin.</w:t>
      </w:r>
    </w:p>
    <w:p w:rsidR="00A10FD4" w:rsidRPr="00020363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s-ES_tradnl"/>
        </w:rPr>
      </w:pPr>
      <w:r w:rsidRPr="00020363">
        <w:rPr>
          <w:b/>
          <w:lang w:val="eu-ES"/>
        </w:rPr>
        <w:t>Itzuli: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Plan Estrategikoak Bilatzeko pantaila erakusten du.</w:t>
      </w:r>
    </w:p>
    <w:p w:rsidR="00CE5546" w:rsidRPr="00020363" w:rsidRDefault="00020363" w:rsidP="00020363">
      <w:pPr>
        <w:pStyle w:val="Ttulo2"/>
        <w:spacing w:line="320" w:lineRule="auto"/>
        <w:ind w:left="709" w:hanging="709"/>
        <w:rPr>
          <w:lang w:val="es-ES_tradnl"/>
        </w:rPr>
      </w:pPr>
      <w:bookmarkStart w:id="31" w:name="_Toc506535846"/>
      <w:r w:rsidRPr="00020363">
        <w:rPr>
          <w:lang w:val="eu-ES"/>
        </w:rPr>
        <w:t>Plan Estrategikoen bertsioak</w:t>
      </w:r>
      <w:bookmarkEnd w:id="31"/>
    </w:p>
    <w:p w:rsidR="00583BC3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Plan Estrategikoak Bilatzeko pantailatik sartzen da, “</w:t>
      </w:r>
      <w:r w:rsidRPr="00020363">
        <w:rPr>
          <w:i/>
          <w:lang w:val="eu-ES"/>
        </w:rPr>
        <w:t>Bertsioak</w:t>
      </w:r>
      <w:r w:rsidRPr="00020363">
        <w:rPr>
          <w:lang w:val="eu-ES"/>
        </w:rPr>
        <w:t>” ekintza sakatuta.</w:t>
      </w:r>
    </w:p>
    <w:p w:rsidR="00583BC3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Pantaila honek plan bat hautatzeko aukera ematen du, zeinaren aurreko planarekiko aldeak ikusi nahi diren.</w:t>
      </w:r>
    </w:p>
    <w:p w:rsidR="00A10FD4" w:rsidRDefault="004767CE" w:rsidP="00A10FD4">
      <w:pPr>
        <w:rPr>
          <w:lang w:val="es-ES_tradnl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B328AD3" wp14:editId="62EA197D">
            <wp:extent cx="5612130" cy="2465705"/>
            <wp:effectExtent l="0" t="0" r="0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5CE" w:rsidRDefault="00E243D2" w:rsidP="00E243D2">
      <w:pPr>
        <w:pStyle w:val="Imgen"/>
        <w:spacing w:line="320" w:lineRule="auto"/>
        <w:ind w:left="709" w:hanging="709"/>
      </w:pPr>
      <w:r w:rsidRPr="00E243D2">
        <w:rPr>
          <w:lang w:val="eu-ES"/>
        </w:rPr>
        <w:t>2</w:t>
      </w:r>
      <w:r w:rsidR="004F457D">
        <w:rPr>
          <w:lang w:val="eu-ES"/>
        </w:rPr>
        <w:t>6</w:t>
      </w:r>
      <w:r w:rsidRPr="00E243D2">
        <w:rPr>
          <w:lang w:val="eu-ES"/>
        </w:rPr>
        <w:t>. Irudia.</w:t>
      </w:r>
      <w:r w:rsidR="00FC05CE" w:rsidRPr="00E243D2">
        <w:t xml:space="preserve"> </w:t>
      </w:r>
      <w:r w:rsidRPr="00E243D2">
        <w:rPr>
          <w:lang w:val="eu-ES"/>
        </w:rPr>
        <w:t>Kalkulua egiteko adierazle mota aukeratzeko pantaila</w:t>
      </w:r>
    </w:p>
    <w:p w:rsidR="00C75B97" w:rsidRDefault="00C75B97" w:rsidP="00C75B97"/>
    <w:p w:rsidR="00BA7769" w:rsidRDefault="00E243D2" w:rsidP="00E243D2">
      <w:pPr>
        <w:spacing w:line="320" w:lineRule="auto"/>
        <w:rPr>
          <w:lang w:val="eu-ES"/>
        </w:rPr>
      </w:pPr>
      <w:r w:rsidRPr="00E243D2">
        <w:rPr>
          <w:lang w:val="eu-ES"/>
        </w:rPr>
        <w:t>Alderatu nahi den bertsioa aukeratu eta “</w:t>
      </w:r>
      <w:r w:rsidRPr="00E243D2">
        <w:rPr>
          <w:i/>
          <w:lang w:val="eu-ES"/>
        </w:rPr>
        <w:t>Kargatu</w:t>
      </w:r>
      <w:r w:rsidRPr="00E243D2">
        <w:rPr>
          <w:lang w:val="eu-ES"/>
        </w:rPr>
        <w:t>” botoia sakatuta, “</w:t>
      </w:r>
      <w:r w:rsidRPr="00E243D2">
        <w:rPr>
          <w:i/>
          <w:lang w:val="eu-ES"/>
        </w:rPr>
        <w:t>Plan Estrategikoen Xehetasunak</w:t>
      </w:r>
      <w:r w:rsidRPr="00E243D2">
        <w:rPr>
          <w:lang w:val="eu-ES"/>
        </w:rPr>
        <w:t>” pantailara sartzen da.</w:t>
      </w:r>
      <w:r w:rsidR="00BA7769">
        <w:t xml:space="preserve"> </w:t>
      </w:r>
      <w:r w:rsidRPr="00E243D2">
        <w:rPr>
          <w:lang w:val="eu-ES"/>
        </w:rPr>
        <w:t xml:space="preserve">Xehetasunei buruzko pantailak aurreko bertsioarekiko aldeak erakusten ditu, bien arteko aldeak ikono gorriz </w:t>
      </w:r>
      <w:r w:rsidR="00AF07DA">
        <w:rPr>
          <w:noProof/>
          <w:lang w:val="es-ES_tradnl" w:eastAsia="es-ES_tradnl"/>
        </w:rPr>
        <w:drawing>
          <wp:inline distT="0" distB="0" distL="0" distR="0" wp14:anchorId="05FB1BE6" wp14:editId="0D69F77C">
            <wp:extent cx="209550" cy="171450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243D2">
        <w:rPr>
          <w:lang w:val="eu-ES"/>
        </w:rPr>
        <w:t>markatuta, ondorengo irudian ikusten den bezala.</w:t>
      </w:r>
    </w:p>
    <w:p w:rsidR="00AF07DA" w:rsidRDefault="00AF07DA" w:rsidP="00E243D2">
      <w:pPr>
        <w:spacing w:line="320" w:lineRule="auto"/>
      </w:pPr>
    </w:p>
    <w:p w:rsidR="00BD1F40" w:rsidRDefault="00AF07DA" w:rsidP="00C75B97">
      <w:r>
        <w:rPr>
          <w:noProof/>
          <w:lang w:val="es-ES_tradnl" w:eastAsia="es-ES_tradnl"/>
        </w:rPr>
        <w:drawing>
          <wp:inline distT="0" distB="0" distL="0" distR="0" wp14:anchorId="4AFC89BA" wp14:editId="0FE0D041">
            <wp:extent cx="5612130" cy="3165475"/>
            <wp:effectExtent l="0" t="0" r="0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F40" w:rsidRDefault="00E243D2" w:rsidP="00E243D2">
      <w:pPr>
        <w:pStyle w:val="Imgen"/>
        <w:spacing w:line="320" w:lineRule="auto"/>
      </w:pPr>
      <w:r w:rsidRPr="00E243D2">
        <w:rPr>
          <w:lang w:val="eu-ES"/>
        </w:rPr>
        <w:t>2</w:t>
      </w:r>
      <w:r w:rsidR="004F457D">
        <w:rPr>
          <w:lang w:val="eu-ES"/>
        </w:rPr>
        <w:t>7</w:t>
      </w:r>
      <w:r w:rsidRPr="00E243D2">
        <w:rPr>
          <w:lang w:val="eu-ES"/>
        </w:rPr>
        <w:t>. Irudia.</w:t>
      </w:r>
      <w:r w:rsidR="00BD1F40" w:rsidRPr="00E243D2">
        <w:t xml:space="preserve"> </w:t>
      </w:r>
      <w:r w:rsidRPr="00E243D2">
        <w:rPr>
          <w:lang w:val="eu-ES"/>
        </w:rPr>
        <w:t>Plan Estrategikoaren Xehetasunak</w:t>
      </w:r>
    </w:p>
    <w:p w:rsidR="00BD1F40" w:rsidRDefault="00BD1F40" w:rsidP="00C75B97"/>
    <w:p w:rsidR="00470B7D" w:rsidRPr="00E243D2" w:rsidRDefault="00E243D2" w:rsidP="00E243D2">
      <w:pPr>
        <w:pStyle w:val="Ttulo1"/>
        <w:spacing w:line="320" w:lineRule="auto"/>
        <w:rPr>
          <w:lang w:val="es-ES_tradnl"/>
        </w:rPr>
      </w:pPr>
      <w:bookmarkStart w:id="32" w:name="_Toc506535847"/>
      <w:bookmarkStart w:id="33" w:name="OLE_LINK35"/>
      <w:bookmarkStart w:id="34" w:name="OLE_LINK36"/>
      <w:r w:rsidRPr="00E243D2">
        <w:rPr>
          <w:lang w:val="eu-ES"/>
        </w:rPr>
        <w:lastRenderedPageBreak/>
        <w:t>Kudeaketa Planak</w:t>
      </w:r>
      <w:bookmarkEnd w:id="32"/>
    </w:p>
    <w:p w:rsidR="008869D2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Kudeaketa Planak urtekoak dira, eta Plan Estrategikoan definitutako helburuak lortzeko urtebeterako neurriak ezartzen dira.</w:t>
      </w:r>
    </w:p>
    <w:p w:rsidR="00C4147E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Funtzionalitate horren bitartez, </w:t>
      </w:r>
      <w:r w:rsidR="00C91713">
        <w:rPr>
          <w:lang w:val="eu-ES"/>
        </w:rPr>
        <w:t>Erakundeko</w:t>
      </w:r>
      <w:r w:rsidRPr="00E243D2">
        <w:rPr>
          <w:lang w:val="eu-ES"/>
        </w:rPr>
        <w:t xml:space="preserve"> Teknikariek sortutako Kudeaketa Planak kontsulta ditzake HPS Teknikariak; Kudeaketa Planok Elementuz eta Ekintzez osatuta daude.</w:t>
      </w:r>
    </w:p>
    <w:p w:rsidR="00612E34" w:rsidRPr="00E243D2" w:rsidRDefault="00E243D2" w:rsidP="00E243D2">
      <w:pPr>
        <w:pStyle w:val="Ttulo2"/>
        <w:spacing w:line="320" w:lineRule="auto"/>
        <w:rPr>
          <w:lang w:val="es-ES_tradnl"/>
        </w:rPr>
      </w:pPr>
      <w:bookmarkStart w:id="35" w:name="_Toc506535848"/>
      <w:r w:rsidRPr="00E243D2">
        <w:rPr>
          <w:lang w:val="eu-ES"/>
        </w:rPr>
        <w:t>Kudeaketa Planak Bilatu</w:t>
      </w:r>
      <w:bookmarkEnd w:id="35"/>
    </w:p>
    <w:p w:rsidR="00981C9D" w:rsidRPr="00813CC6" w:rsidRDefault="00E243D2" w:rsidP="00E243D2">
      <w:pPr>
        <w:spacing w:line="320" w:lineRule="auto"/>
        <w:rPr>
          <w:lang w:val="en-AU"/>
        </w:rPr>
      </w:pPr>
      <w:r w:rsidRPr="00E243D2">
        <w:rPr>
          <w:lang w:val="eu-ES"/>
        </w:rPr>
        <w:t>Kudeaketa Planak bilatzeko, ondorengo pantaila –</w:t>
      </w:r>
      <w:r w:rsidR="00DA2450">
        <w:rPr>
          <w:lang w:val="eu-ES"/>
        </w:rPr>
        <w:t xml:space="preserve"> </w:t>
      </w:r>
      <w:r w:rsidRPr="00E243D2">
        <w:rPr>
          <w:lang w:val="eu-ES"/>
        </w:rPr>
        <w:t>menutik sar daiteke</w:t>
      </w:r>
      <w:r w:rsidR="00DA2450">
        <w:rPr>
          <w:lang w:val="eu-ES"/>
        </w:rPr>
        <w:t xml:space="preserve"> </w:t>
      </w:r>
      <w:r w:rsidRPr="00E243D2">
        <w:rPr>
          <w:lang w:val="eu-ES"/>
        </w:rPr>
        <w:t>– aurkezten du Sistemak:</w:t>
      </w:r>
    </w:p>
    <w:p w:rsidR="00583BC3" w:rsidRDefault="00C91713" w:rsidP="00981C9D">
      <w:pPr>
        <w:keepNext/>
      </w:pPr>
      <w:r>
        <w:rPr>
          <w:noProof/>
          <w:lang w:val="es-ES_tradnl" w:eastAsia="es-ES_tradnl"/>
        </w:rPr>
        <w:drawing>
          <wp:inline distT="0" distB="0" distL="0" distR="0" wp14:anchorId="23960B6D" wp14:editId="4E410A9F">
            <wp:extent cx="5612130" cy="1716405"/>
            <wp:effectExtent l="0" t="0" r="0" b="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1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Default="00E243D2" w:rsidP="00E243D2">
      <w:pPr>
        <w:pStyle w:val="Imgen"/>
        <w:spacing w:line="320" w:lineRule="auto"/>
      </w:pPr>
      <w:r w:rsidRPr="00E243D2">
        <w:rPr>
          <w:lang w:val="eu-ES"/>
        </w:rPr>
        <w:t>2</w:t>
      </w:r>
      <w:r w:rsidR="004F457D">
        <w:rPr>
          <w:lang w:val="eu-ES"/>
        </w:rPr>
        <w:t>8</w:t>
      </w:r>
      <w:r w:rsidRPr="00E243D2">
        <w:rPr>
          <w:lang w:val="eu-ES"/>
        </w:rPr>
        <w:t>. Irudia.</w:t>
      </w:r>
      <w:r w:rsidR="00981C9D">
        <w:t xml:space="preserve"> </w:t>
      </w:r>
      <w:r w:rsidRPr="00E243D2">
        <w:rPr>
          <w:lang w:val="eu-ES"/>
        </w:rPr>
        <w:t>Kudeaketa Planak Bilatzeko pantaila</w:t>
      </w:r>
    </w:p>
    <w:p w:rsidR="001D3212" w:rsidRDefault="00E243D2" w:rsidP="00E243D2">
      <w:pPr>
        <w:pStyle w:val="Imgen"/>
        <w:spacing w:line="320" w:lineRule="auto"/>
        <w:jc w:val="both"/>
      </w:pPr>
      <w:r w:rsidRPr="00E243D2">
        <w:rPr>
          <w:lang w:val="eu-ES"/>
        </w:rPr>
        <w:t>Ondorengo bilaketa-irizpideak erakusten ditu Sistemak:</w:t>
      </w:r>
    </w:p>
    <w:p w:rsidR="001D3212" w:rsidRDefault="00C91713" w:rsidP="00E243D2">
      <w:pPr>
        <w:pStyle w:val="Prrafodelista"/>
        <w:numPr>
          <w:ilvl w:val="0"/>
          <w:numId w:val="35"/>
        </w:numPr>
        <w:spacing w:line="320" w:lineRule="auto"/>
      </w:pPr>
      <w:r>
        <w:rPr>
          <w:lang w:val="eu-ES"/>
        </w:rPr>
        <w:t>Erakundearen</w:t>
      </w:r>
      <w:r w:rsidR="00E243D2" w:rsidRPr="00E243D2">
        <w:rPr>
          <w:lang w:val="eu-ES"/>
        </w:rPr>
        <w:t xml:space="preserve"> izena.</w:t>
      </w:r>
    </w:p>
    <w:p w:rsidR="001D3212" w:rsidRPr="001D3212" w:rsidRDefault="00E243D2" w:rsidP="00E243D2">
      <w:pPr>
        <w:pStyle w:val="Prrafodelista"/>
        <w:numPr>
          <w:ilvl w:val="0"/>
          <w:numId w:val="35"/>
        </w:numPr>
        <w:spacing w:line="320" w:lineRule="auto"/>
      </w:pPr>
      <w:r w:rsidRPr="00E243D2">
        <w:rPr>
          <w:lang w:val="eu-ES"/>
        </w:rPr>
        <w:t>Kudeaketa Planaren urtea.</w:t>
      </w:r>
    </w:p>
    <w:p w:rsidR="00981C9D" w:rsidRDefault="00E243D2" w:rsidP="00E243D2">
      <w:pPr>
        <w:pStyle w:val="Imgen"/>
        <w:spacing w:line="320" w:lineRule="auto"/>
        <w:jc w:val="both"/>
      </w:pPr>
      <w:r w:rsidRPr="00E243D2">
        <w:rPr>
          <w:lang w:val="eu-ES"/>
        </w:rPr>
        <w:t>Ondorengo informazioa jasotzen dute erakusten dituen emaitzek:</w:t>
      </w:r>
    </w:p>
    <w:p w:rsidR="00C479E6" w:rsidRPr="00E243D2" w:rsidRDefault="00C91713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>
        <w:rPr>
          <w:lang w:val="eu-ES"/>
        </w:rPr>
        <w:t>Erakundearen</w:t>
      </w:r>
      <w:r w:rsidRPr="00E243D2">
        <w:rPr>
          <w:lang w:val="eu-ES"/>
        </w:rPr>
        <w:t xml:space="preserve"> </w:t>
      </w:r>
      <w:r w:rsidR="00E243D2" w:rsidRPr="00E243D2">
        <w:rPr>
          <w:lang w:val="eu-ES"/>
        </w:rPr>
        <w:t>izena.</w:t>
      </w:r>
    </w:p>
    <w:p w:rsidR="00583BC3" w:rsidRPr="00E243D2" w:rsidRDefault="00E243D2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 w:rsidRPr="00E243D2">
        <w:rPr>
          <w:lang w:val="eu-ES"/>
        </w:rPr>
        <w:t>Planaren izena.</w:t>
      </w:r>
    </w:p>
    <w:p w:rsidR="00C479E6" w:rsidRPr="00E243D2" w:rsidRDefault="00E243D2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 w:rsidRPr="00E243D2">
        <w:rPr>
          <w:lang w:val="eu-ES"/>
        </w:rPr>
        <w:t>Kudeaketa Planari dagokion Plan Estrategikoaren datak.</w:t>
      </w:r>
    </w:p>
    <w:p w:rsidR="00C479E6" w:rsidRPr="00E243D2" w:rsidRDefault="00E243D2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 w:rsidRPr="00E243D2">
        <w:rPr>
          <w:lang w:val="eu-ES"/>
        </w:rPr>
        <w:t>Kudeaketa Planaren urtea.</w:t>
      </w:r>
    </w:p>
    <w:p w:rsidR="00981C9D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Ondorengo ekintzak aurkezten ditu pantaila horrek: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Iragazi: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Kudeaketa Planak bilatzen ditu, adierazitako irizpideen arabera.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Garbitu: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pantailako eremuak garbitzen ditu.</w:t>
      </w:r>
    </w:p>
    <w:p w:rsidR="00C479E6" w:rsidRPr="00C479E6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Gainera, Kudeaketa Planekin lotutako ondorengo ekintzak burutu ditzake Teknikariak: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Xehetasunak: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“</w:t>
      </w:r>
      <w:r w:rsidRPr="00E243D2">
        <w:rPr>
          <w:i/>
          <w:lang w:val="eu-ES"/>
        </w:rPr>
        <w:t>Kudeaketa Plan baten Xehetasunak</w:t>
      </w:r>
      <w:r w:rsidRPr="00E243D2">
        <w:rPr>
          <w:lang w:val="eu-ES"/>
        </w:rPr>
        <w:t>” pantaila aurkezten du.</w:t>
      </w:r>
    </w:p>
    <w:p w:rsidR="00612E34" w:rsidRPr="00E243D2" w:rsidRDefault="00E243D2" w:rsidP="00E243D2">
      <w:pPr>
        <w:pStyle w:val="Ttulo2"/>
        <w:spacing w:line="320" w:lineRule="auto"/>
        <w:rPr>
          <w:lang w:val="es-ES_tradnl"/>
        </w:rPr>
      </w:pPr>
      <w:bookmarkStart w:id="36" w:name="_Toc506535849"/>
      <w:r w:rsidRPr="00E243D2">
        <w:rPr>
          <w:lang w:val="eu-ES"/>
        </w:rPr>
        <w:lastRenderedPageBreak/>
        <w:t>Kudeaketa Planaren Xehetasunak</w:t>
      </w:r>
      <w:bookmarkEnd w:id="36"/>
    </w:p>
    <w:p w:rsidR="00DA25AE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Kudeaketa Planen Bilaketatik sartzen da pantaila horretara, “</w:t>
      </w:r>
      <w:r w:rsidRPr="00E243D2">
        <w:rPr>
          <w:i/>
          <w:lang w:val="eu-ES"/>
        </w:rPr>
        <w:t>Xehetasunak</w:t>
      </w:r>
      <w:r w:rsidRPr="00E243D2">
        <w:rPr>
          <w:lang w:val="eu-ES"/>
        </w:rPr>
        <w:t>” ekintza sakatuta edo aukeratutako ilararen gainean klik bikoitza eginda.</w:t>
      </w:r>
    </w:p>
    <w:p w:rsidR="00583BC3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Kudeaketa Planak definitzen duen urtean Plan Estrategikoaren helburuak betetzeko egingo diren neurriak adierazteko aukera ematen dio pantaila horrek </w:t>
      </w:r>
      <w:r w:rsidR="00C91713">
        <w:rPr>
          <w:lang w:val="eu-ES"/>
        </w:rPr>
        <w:t>Erakundeko</w:t>
      </w:r>
      <w:r w:rsidRPr="00E243D2">
        <w:rPr>
          <w:lang w:val="eu-ES"/>
        </w:rPr>
        <w:t xml:space="preserve"> Teknikariari.</w:t>
      </w:r>
      <w:r w:rsidR="00ED79C8">
        <w:rPr>
          <w:lang w:val="es-ES_tradnl"/>
        </w:rPr>
        <w:t xml:space="preserve"> </w:t>
      </w:r>
    </w:p>
    <w:p w:rsidR="00127D04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Horretarako, Elementuekin lotuko diren Ekintzak sor ditzake </w:t>
      </w:r>
      <w:r w:rsidR="0050093B">
        <w:rPr>
          <w:lang w:val="eu-ES"/>
        </w:rPr>
        <w:t>Erakundeko</w:t>
      </w:r>
      <w:r w:rsidRPr="00E243D2">
        <w:rPr>
          <w:lang w:val="eu-ES"/>
        </w:rPr>
        <w:t xml:space="preserve"> Teknikariak.</w:t>
      </w:r>
    </w:p>
    <w:p w:rsidR="00583BC3" w:rsidRDefault="00C91713" w:rsidP="00DA25AE">
      <w:pPr>
        <w:rPr>
          <w:lang w:val="es-ES_tradnl"/>
        </w:rPr>
      </w:pPr>
      <w:r>
        <w:rPr>
          <w:noProof/>
          <w:lang w:val="es-ES_tradnl" w:eastAsia="es-ES_tradnl"/>
        </w:rPr>
        <w:drawing>
          <wp:inline distT="0" distB="0" distL="0" distR="0" wp14:anchorId="30414E2E" wp14:editId="5460FB13">
            <wp:extent cx="5612130" cy="3632835"/>
            <wp:effectExtent l="0" t="0" r="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3E4" w:rsidRPr="004313E4" w:rsidRDefault="00E243D2" w:rsidP="00573049">
      <w:pPr>
        <w:pStyle w:val="Imgen"/>
        <w:spacing w:line="320" w:lineRule="auto"/>
      </w:pPr>
      <w:r w:rsidRPr="00E243D2">
        <w:rPr>
          <w:lang w:val="eu-ES"/>
        </w:rPr>
        <w:t>2</w:t>
      </w:r>
      <w:r w:rsidR="004F457D">
        <w:rPr>
          <w:lang w:val="eu-ES"/>
        </w:rPr>
        <w:t>9</w:t>
      </w:r>
      <w:r w:rsidRPr="00E243D2">
        <w:rPr>
          <w:lang w:val="eu-ES"/>
        </w:rPr>
        <w:t>. Irudia.</w:t>
      </w:r>
      <w:r w:rsidR="004313E4" w:rsidRPr="00E243D2">
        <w:t xml:space="preserve"> </w:t>
      </w:r>
      <w:r w:rsidRPr="00573049">
        <w:rPr>
          <w:lang w:val="eu-ES"/>
        </w:rPr>
        <w:t xml:space="preserve">Kudeaketa Plan </w:t>
      </w:r>
      <w:r w:rsidR="00573049" w:rsidRPr="00573049">
        <w:rPr>
          <w:lang w:val="eu-ES"/>
        </w:rPr>
        <w:t>baten Xehetasunei buruzko</w:t>
      </w:r>
      <w:r w:rsidRPr="00573049">
        <w:rPr>
          <w:lang w:val="eu-ES"/>
        </w:rPr>
        <w:t xml:space="preserve"> pantaila</w:t>
      </w:r>
    </w:p>
    <w:p w:rsidR="00583BC3" w:rsidRDefault="00583BC3" w:rsidP="00DA25AE">
      <w:pPr>
        <w:rPr>
          <w:lang w:val="es-ES_tradnl"/>
        </w:rPr>
      </w:pPr>
    </w:p>
    <w:p w:rsidR="00DA25AE" w:rsidRDefault="00573049" w:rsidP="00573049">
      <w:pPr>
        <w:spacing w:line="320" w:lineRule="auto"/>
      </w:pPr>
      <w:r w:rsidRPr="00573049">
        <w:rPr>
          <w:lang w:val="eu-ES"/>
        </w:rPr>
        <w:t xml:space="preserve">Pantaila horren bitartez, HPS Teknikariak Kudeaketa Planari buruzko informazioa eta </w:t>
      </w:r>
      <w:r w:rsidR="00C91713">
        <w:rPr>
          <w:lang w:val="eu-ES"/>
        </w:rPr>
        <w:t>Erakundeko</w:t>
      </w:r>
      <w:r w:rsidRPr="00573049">
        <w:rPr>
          <w:lang w:val="eu-ES"/>
        </w:rPr>
        <w:t xml:space="preserve"> Teknikariak dagokion urterako definitu dituen neurriak edo Ekintzak kontsulta ditzake.</w:t>
      </w:r>
    </w:p>
    <w:p w:rsidR="003D670B" w:rsidRDefault="00573049" w:rsidP="00573049">
      <w:pPr>
        <w:spacing w:line="320" w:lineRule="auto"/>
      </w:pPr>
      <w:r w:rsidRPr="00573049">
        <w:rPr>
          <w:lang w:val="eu-ES"/>
        </w:rPr>
        <w:t>Ondorengoa da kontsulta dezakeen ekintzen informazioa, kontuan hartuta abian den hizkuntzan bistaratuko dela, baldin eta hizkuntza horretan eskuragarri badago; bestela, beste hizkunt</w:t>
      </w:r>
      <w:r>
        <w:rPr>
          <w:lang w:val="eu-ES"/>
        </w:rPr>
        <w:t>za</w:t>
      </w:r>
      <w:r w:rsidRPr="00573049">
        <w:rPr>
          <w:lang w:val="eu-ES"/>
        </w:rPr>
        <w:t>n erakutsiko da:</w:t>
      </w:r>
    </w:p>
    <w:p w:rsidR="009B4318" w:rsidRDefault="00C91713" w:rsidP="009B4318">
      <w:pPr>
        <w:pStyle w:val="Imgen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278CE2DE" wp14:editId="62E825C1">
            <wp:extent cx="5612130" cy="1908810"/>
            <wp:effectExtent l="0" t="0" r="0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0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318" w:rsidRDefault="004F457D" w:rsidP="00573049">
      <w:pPr>
        <w:pStyle w:val="Imgen"/>
        <w:spacing w:line="320" w:lineRule="auto"/>
      </w:pPr>
      <w:r>
        <w:rPr>
          <w:lang w:val="eu-ES"/>
        </w:rPr>
        <w:t>30</w:t>
      </w:r>
      <w:r w:rsidR="00573049" w:rsidRPr="00573049">
        <w:rPr>
          <w:lang w:val="eu-ES"/>
        </w:rPr>
        <w:t>. Irudia.</w:t>
      </w:r>
      <w:r w:rsidR="009B4318" w:rsidRPr="00573049">
        <w:t xml:space="preserve"> </w:t>
      </w:r>
      <w:r w:rsidR="00573049" w:rsidRPr="00573049">
        <w:rPr>
          <w:lang w:val="eu-ES"/>
        </w:rPr>
        <w:t>Ekintzaren Fitxaren atala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Izenburua:</w:t>
      </w:r>
      <w:r w:rsidR="009B4318">
        <w:t xml:space="preserve"> </w:t>
      </w:r>
      <w:r w:rsidRPr="00573049">
        <w:rPr>
          <w:lang w:val="eu-ES"/>
        </w:rPr>
        <w:t>ekintzaren izenburua, abian den hizkuntzan.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Deskribapena:</w:t>
      </w:r>
      <w:r w:rsidR="009B4318">
        <w:t xml:space="preserve"> </w:t>
      </w:r>
      <w:r w:rsidRPr="00573049">
        <w:rPr>
          <w:lang w:val="eu-ES"/>
        </w:rPr>
        <w:t>ekintzaren deskribapena, bi hizkuntzetan.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arduraduna.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 egiteko aurreikusitako data.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hartzaile kopurua, gizon eta emakume kopurua adierazita.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Hartzaile mota.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amaierako egoera; honako balioak izan ditzake:</w:t>
      </w:r>
      <w:r w:rsidR="00182095">
        <w:t xml:space="preserve"> </w:t>
      </w:r>
      <w:r w:rsidRPr="00573049">
        <w:rPr>
          <w:lang w:val="eu-ES"/>
        </w:rPr>
        <w:t>bertan behera utzita, eginda edo atzeratuta.</w:t>
      </w:r>
      <w:r w:rsidR="00182095">
        <w:t xml:space="preserve"> </w:t>
      </w:r>
      <w:r w:rsidRPr="00573049">
        <w:rPr>
          <w:lang w:val="eu-ES"/>
        </w:rPr>
        <w:t>Sistemak eremu gehigarriak erakutsiko ditu, aukeratutako balioaren arabera.</w:t>
      </w:r>
    </w:p>
    <w:p w:rsidR="00611531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Oharrak.</w:t>
      </w:r>
    </w:p>
    <w:p w:rsidR="00611531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Atzeratu izanaren arrazoia.</w:t>
      </w:r>
    </w:p>
    <w:p w:rsidR="00611531" w:rsidRPr="00813CC6" w:rsidRDefault="00573049" w:rsidP="00573049">
      <w:pPr>
        <w:pStyle w:val="Prrafodelista"/>
        <w:numPr>
          <w:ilvl w:val="0"/>
          <w:numId w:val="19"/>
        </w:numPr>
        <w:spacing w:line="320" w:lineRule="auto"/>
        <w:rPr>
          <w:lang w:val="en-AU"/>
        </w:rPr>
      </w:pPr>
      <w:r w:rsidRPr="00573049">
        <w:rPr>
          <w:lang w:val="eu-ES"/>
        </w:rPr>
        <w:t>Ekintza gauzatzeko aurreikusitako data berria.</w:t>
      </w:r>
    </w:p>
    <w:p w:rsidR="00F04542" w:rsidRPr="00C91713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Bertan behera utzi izanaren arrazoia, gazteleraz / euskaraz.</w:t>
      </w:r>
    </w:p>
    <w:p w:rsidR="00C91713" w:rsidRDefault="00C91713" w:rsidP="00573049">
      <w:pPr>
        <w:pStyle w:val="Prrafodelista"/>
        <w:numPr>
          <w:ilvl w:val="0"/>
          <w:numId w:val="19"/>
        </w:numPr>
        <w:spacing w:line="320" w:lineRule="auto"/>
      </w:pPr>
      <w:r>
        <w:rPr>
          <w:lang w:val="eu-ES"/>
        </w:rPr>
        <w:t>Ekintza hau zenbateraino izan den eraginkorra euskararen erabilerari begira</w:t>
      </w:r>
    </w:p>
    <w:bookmarkEnd w:id="33"/>
    <w:bookmarkEnd w:id="34"/>
    <w:p w:rsidR="003D670B" w:rsidRPr="00612E34" w:rsidRDefault="00573049" w:rsidP="00573049">
      <w:pPr>
        <w:pStyle w:val="Imgen"/>
        <w:spacing w:line="320" w:lineRule="auto"/>
        <w:jc w:val="both"/>
        <w:rPr>
          <w:lang w:val="es-ES_tradnl"/>
        </w:rPr>
      </w:pPr>
      <w:r w:rsidRPr="00573049">
        <w:rPr>
          <w:lang w:val="eu-ES"/>
        </w:rPr>
        <w:t>Kudeaketa Plana kontsultatzeaz gain, planaren edukia Excel fitxategi batera esportatu ahal izango du HPS Teknikariak, pantailan aurkezten den “</w:t>
      </w:r>
      <w:r w:rsidRPr="00573049">
        <w:rPr>
          <w:i/>
          <w:lang w:val="eu-ES"/>
        </w:rPr>
        <w:t>Excel</w:t>
      </w:r>
      <w:r w:rsidRPr="00573049">
        <w:rPr>
          <w:lang w:val="eu-ES"/>
        </w:rPr>
        <w:t>” ekintzaren bitartez.</w:t>
      </w:r>
    </w:p>
    <w:sectPr w:rsidR="003D670B" w:rsidRPr="00612E34" w:rsidSect="00D66551">
      <w:headerReference w:type="default" r:id="rId54"/>
      <w:headerReference w:type="first" r:id="rId55"/>
      <w:footerReference w:type="first" r:id="rId56"/>
      <w:pgSz w:w="11906" w:h="16838" w:code="9"/>
      <w:pgMar w:top="2268" w:right="964" w:bottom="1418" w:left="1191" w:header="794" w:footer="567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6FDC" w:rsidRDefault="00B46FDC">
      <w:r>
        <w:separator/>
      </w:r>
    </w:p>
  </w:endnote>
  <w:endnote w:type="continuationSeparator" w:id="0">
    <w:p w:rsidR="00B46FDC" w:rsidRDefault="00B46F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6FDC" w:rsidRPr="00056955" w:rsidRDefault="00B46FDC" w:rsidP="00056955">
    <w:pPr>
      <w:pStyle w:val="Cuadrodenmerodepgina"/>
      <w:framePr w:wrap="around"/>
    </w:pPr>
    <w:r>
      <w:fldChar w:fldCharType="begin"/>
    </w:r>
    <w:r>
      <w:instrText xml:space="preserve"> PAGE </w:instrText>
    </w:r>
    <w:r>
      <w:fldChar w:fldCharType="separate"/>
    </w:r>
    <w:r w:rsidR="00A114C4">
      <w:rPr>
        <w:noProof/>
      </w:rPr>
      <w:t>21</w:t>
    </w:r>
    <w:r>
      <w:rPr>
        <w:noProof/>
      </w:rPr>
      <w:fldChar w:fldCharType="end"/>
    </w:r>
    <w:r w:rsidRPr="00056955">
      <w:t xml:space="preserve"> </w:t>
    </w:r>
    <w:r w:rsidRPr="00056955">
      <w:rPr>
        <w:b w:val="0"/>
        <w:sz w:val="16"/>
        <w:szCs w:val="16"/>
      </w:rPr>
      <w:t xml:space="preserve">/ </w:t>
    </w:r>
    <w:r w:rsidRPr="00056955">
      <w:rPr>
        <w:b w:val="0"/>
        <w:sz w:val="16"/>
        <w:szCs w:val="16"/>
      </w:rPr>
      <w:fldChar w:fldCharType="begin"/>
    </w:r>
    <w:r w:rsidRPr="00056955">
      <w:rPr>
        <w:b w:val="0"/>
        <w:sz w:val="16"/>
        <w:szCs w:val="16"/>
      </w:rPr>
      <w:instrText xml:space="preserve"> NUMPAGES </w:instrText>
    </w:r>
    <w:r w:rsidRPr="00056955">
      <w:rPr>
        <w:b w:val="0"/>
        <w:sz w:val="16"/>
        <w:szCs w:val="16"/>
      </w:rPr>
      <w:fldChar w:fldCharType="separate"/>
    </w:r>
    <w:r w:rsidR="00A114C4">
      <w:rPr>
        <w:b w:val="0"/>
        <w:noProof/>
        <w:sz w:val="16"/>
        <w:szCs w:val="16"/>
      </w:rPr>
      <w:t>37</w:t>
    </w:r>
    <w:r w:rsidRPr="00056955">
      <w:rPr>
        <w:b w:val="0"/>
        <w:sz w:val="16"/>
        <w:szCs w:val="16"/>
      </w:rPr>
      <w:fldChar w:fldCharType="end"/>
    </w:r>
  </w:p>
  <w:p w:rsidR="00B46FDC" w:rsidRDefault="00A3710D" w:rsidP="007726E7">
    <w:pPr>
      <w:pStyle w:val="Piedepgina"/>
      <w:tabs>
        <w:tab w:val="left" w:pos="2694"/>
      </w:tabs>
      <w:rPr>
        <w:b/>
      </w:rPr>
    </w:pPr>
    <w:r>
      <w:rPr>
        <w:b/>
      </w:rPr>
      <w:t>Eskuliburua</w:t>
    </w:r>
    <w:r w:rsidR="00B46FDC">
      <w:rPr>
        <w:b/>
      </w:rPr>
      <w:t xml:space="preserve"> (v1.0)</w:t>
    </w:r>
    <w:r w:rsidR="00B46FDC">
      <w:rPr>
        <w:b/>
      </w:rPr>
      <w:tab/>
    </w:r>
    <w:r w:rsidR="00B46FDC" w:rsidRPr="00231EC1">
      <w:rPr>
        <w:b/>
      </w:rPr>
      <w:fldChar w:fldCharType="begin"/>
    </w:r>
    <w:r w:rsidR="00B46FDC" w:rsidRPr="00231EC1">
      <w:rPr>
        <w:b/>
      </w:rPr>
      <w:instrText xml:space="preserve"> IF</w:instrText>
    </w:r>
    <w:r w:rsidR="00B46FDC" w:rsidRPr="00231EC1">
      <w:rPr>
        <w:b/>
      </w:rPr>
      <w:fldChar w:fldCharType="begin"/>
    </w:r>
    <w:r w:rsidR="00B46FDC" w:rsidRPr="00231EC1">
      <w:rPr>
        <w:b/>
      </w:rPr>
      <w:instrText xml:space="preserve"> STYLEREF  "Título de portada" </w:instrText>
    </w:r>
    <w:r w:rsidR="00B46FDC" w:rsidRPr="00231EC1">
      <w:rPr>
        <w:b/>
      </w:rPr>
      <w:fldChar w:fldCharType="separate"/>
    </w:r>
    <w:r w:rsidR="00A114C4">
      <w:rPr>
        <w:b/>
        <w:noProof/>
      </w:rPr>
      <w:instrText>AB39A – Euskara Planak</w:instrText>
    </w:r>
    <w:r w:rsidR="00B46FDC" w:rsidRPr="00231EC1">
      <w:rPr>
        <w:b/>
      </w:rPr>
      <w:fldChar w:fldCharType="end"/>
    </w:r>
    <w:r w:rsidR="00B46FDC" w:rsidRPr="00231EC1">
      <w:rPr>
        <w:b/>
      </w:rPr>
      <w:instrText xml:space="preserve"> </w:instrText>
    </w:r>
    <w:r w:rsidR="00B46FDC">
      <w:rPr>
        <w:b/>
      </w:rPr>
      <w:instrText>&lt;&gt;</w:instrText>
    </w:r>
    <w:r w:rsidR="00B46FDC" w:rsidRPr="00231EC1">
      <w:rPr>
        <w:b/>
      </w:rPr>
      <w:instrText xml:space="preserve"> "" </w:instrText>
    </w:r>
    <w:r w:rsidR="00B46FDC">
      <w:rPr>
        <w:b/>
      </w:rPr>
      <w:fldChar w:fldCharType="begin"/>
    </w:r>
    <w:r w:rsidR="00B46FDC">
      <w:rPr>
        <w:b/>
      </w:rPr>
      <w:instrText xml:space="preserve"> TITLE </w:instrText>
    </w:r>
    <w:fldSimple w:instr=" STYLEREF  &quot;Título de portada&quot; \* MERGEFORMAT ">
      <w:r w:rsidR="00A114C4" w:rsidRPr="00A114C4">
        <w:rPr>
          <w:b/>
          <w:noProof/>
        </w:rPr>
        <w:instrText>AB39A</w:instrText>
      </w:r>
      <w:r w:rsidR="00A114C4">
        <w:rPr>
          <w:noProof/>
        </w:rPr>
        <w:instrText xml:space="preserve"> – Euskara Planak</w:instrText>
      </w:r>
    </w:fldSimple>
    <w:r w:rsidR="00B46FDC">
      <w:rPr>
        <w:b/>
      </w:rPr>
      <w:instrText xml:space="preserve"> </w:instrText>
    </w:r>
    <w:r w:rsidR="00B46FDC">
      <w:rPr>
        <w:b/>
      </w:rPr>
      <w:fldChar w:fldCharType="separate"/>
    </w:r>
    <w:r w:rsidR="00A114C4">
      <w:rPr>
        <w:b/>
      </w:rPr>
      <w:instrText>AB39A – Euskara Planak</w:instrText>
    </w:r>
    <w:r w:rsidR="00B46FDC">
      <w:rPr>
        <w:b/>
      </w:rPr>
      <w:fldChar w:fldCharType="end"/>
    </w:r>
    <w:r w:rsidR="00B46FDC">
      <w:rPr>
        <w:b/>
      </w:rPr>
      <w:instrText xml:space="preserve"> </w:instrText>
    </w:r>
    <w:fldSimple w:instr=" FILENAME  \* Upper \* MERGEFORMAT ">
      <w:r w:rsidR="00B46FDC" w:rsidRPr="00D76C9F">
        <w:rPr>
          <w:b/>
          <w:noProof/>
        </w:rPr>
        <w:instrText>DOCUMENTO2</w:instrText>
      </w:r>
    </w:fldSimple>
    <w:r w:rsidR="00B46FDC" w:rsidRPr="00231EC1">
      <w:rPr>
        <w:b/>
      </w:rPr>
      <w:instrText xml:space="preserve"> </w:instrText>
    </w:r>
    <w:r w:rsidR="00B46FDC" w:rsidRPr="00231EC1">
      <w:rPr>
        <w:b/>
      </w:rPr>
      <w:fldChar w:fldCharType="separate"/>
    </w:r>
    <w:r w:rsidR="00A114C4">
      <w:rPr>
        <w:b/>
        <w:noProof/>
      </w:rPr>
      <w:t>AB39A – Euskara Planak</w:t>
    </w:r>
    <w:r w:rsidR="00B46FDC" w:rsidRPr="00231EC1">
      <w:rPr>
        <w:b/>
      </w:rPr>
      <w:fldChar w:fldCharType="end"/>
    </w:r>
  </w:p>
  <w:p w:rsidR="00B46FDC" w:rsidRDefault="00B46FDC">
    <w:pPr>
      <w:pStyle w:val="Piedepgina"/>
    </w:pPr>
    <w:r w:rsidRPr="00231EC1">
      <w:fldChar w:fldCharType="begin"/>
    </w:r>
    <w:r w:rsidRPr="00231EC1">
      <w:instrText xml:space="preserve"> IF</w:instrText>
    </w:r>
    <w:r w:rsidRPr="00231EC1">
      <w:fldChar w:fldCharType="begin"/>
    </w:r>
    <w:r w:rsidRPr="00231EC1">
      <w:instrText xml:space="preserve"> STYLEREF  "</w:instrText>
    </w:r>
    <w:r>
      <w:instrText>Asunto</w:instrText>
    </w:r>
    <w:r w:rsidRPr="00231EC1">
      <w:instrText xml:space="preserve"> de portada" </w:instrText>
    </w:r>
    <w:r w:rsidRPr="00231EC1">
      <w:fldChar w:fldCharType="separate"/>
    </w:r>
    <w:r w:rsidR="00A114C4">
      <w:rPr>
        <w:noProof/>
      </w:rPr>
      <w:instrText>1.0 bertsioa</w:instrText>
    </w:r>
    <w:r w:rsidRPr="00231EC1">
      <w:fldChar w:fldCharType="end"/>
    </w:r>
    <w:r w:rsidRPr="00231EC1">
      <w:instrText xml:space="preserve"> </w:instrText>
    </w:r>
    <w:r>
      <w:instrText xml:space="preserve">&lt;&gt; "" </w:instrText>
    </w:r>
    <w:r>
      <w:fldChar w:fldCharType="begin"/>
    </w:r>
    <w:r>
      <w:instrText xml:space="preserve"> SUBJECT </w:instrText>
    </w:r>
    <w:r w:rsidRPr="00231EC1">
      <w:instrText xml:space="preserve"> </w:instrText>
    </w:r>
    <w:fldSimple w:instr=" STYLEREF  &quot;Asunto de portada&quot;  \* MERGEFORMAT ">
      <w:r w:rsidR="00A114C4" w:rsidRPr="00A114C4">
        <w:rPr>
          <w:b/>
          <w:bCs/>
          <w:noProof/>
        </w:rPr>
        <w:instrText>1.0</w:instrText>
      </w:r>
      <w:r w:rsidR="00A114C4">
        <w:rPr>
          <w:noProof/>
        </w:rPr>
        <w:instrText xml:space="preserve"> bertsioa</w:instrText>
      </w:r>
    </w:fldSimple>
    <w:r>
      <w:instrText xml:space="preserve"> </w:instrText>
    </w:r>
    <w:r>
      <w:fldChar w:fldCharType="separate"/>
    </w:r>
    <w:r w:rsidR="00A114C4">
      <w:instrText>1.0 bertsioa</w:instrText>
    </w:r>
    <w:r>
      <w:fldChar w:fldCharType="end"/>
    </w:r>
    <w:r>
      <w:instrText xml:space="preserve"> </w:instrText>
    </w:r>
    <w:r>
      <w:fldChar w:fldCharType="begin"/>
    </w:r>
    <w:r>
      <w:instrText xml:space="preserve"> SAVEDATE  \@ "dd/MM/yyyy" </w:instrText>
    </w:r>
    <w:r w:rsidRPr="00231EC1">
      <w:instrText>\* MERGEFORMAT</w:instrText>
    </w:r>
    <w:r>
      <w:instrText xml:space="preserve"> </w:instrText>
    </w:r>
    <w:r>
      <w:fldChar w:fldCharType="separate"/>
    </w:r>
    <w:r>
      <w:rPr>
        <w:noProof/>
      </w:rPr>
      <w:instrText>00/00/0000</w:instrText>
    </w:r>
    <w:r>
      <w:fldChar w:fldCharType="end"/>
    </w:r>
    <w:r w:rsidRPr="00231EC1">
      <w:instrText xml:space="preserve">  </w:instrText>
    </w:r>
    <w:r w:rsidRPr="00231EC1">
      <w:fldChar w:fldCharType="separate"/>
    </w:r>
    <w:r w:rsidR="00A114C4">
      <w:rPr>
        <w:noProof/>
      </w:rPr>
      <w:t>1.0 bertsioa</w:t>
    </w:r>
    <w:r w:rsidRPr="00231EC1"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6FDC" w:rsidRPr="00D85203" w:rsidRDefault="00B46FDC" w:rsidP="00140555">
    <w:pPr>
      <w:pStyle w:val="Piedepgina"/>
      <w:jc w:val="center"/>
      <w:rPr>
        <w:sz w:val="16"/>
        <w:szCs w:val="16"/>
      </w:rPr>
    </w:pPr>
    <w:r w:rsidRPr="00D85203">
      <w:rPr>
        <w:sz w:val="16"/>
        <w:szCs w:val="16"/>
        <w:lang w:val="es-ES_tradnl"/>
      </w:rPr>
      <w:t xml:space="preserve">Mediterráneo, 14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01010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Posta-</w:t>
    </w:r>
    <w:proofErr w:type="spellStart"/>
    <w:r w:rsidRPr="00D85203">
      <w:rPr>
        <w:sz w:val="16"/>
        <w:szCs w:val="16"/>
        <w:lang w:val="es-ES_tradnl"/>
      </w:rPr>
      <w:t>kutxatila</w:t>
    </w:r>
    <w:proofErr w:type="spellEnd"/>
    <w:r w:rsidRPr="00D85203">
      <w:rPr>
        <w:sz w:val="16"/>
        <w:szCs w:val="16"/>
        <w:lang w:val="es-ES_tradnl"/>
      </w:rPr>
      <w:t xml:space="preserve"> / Apartado: 809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01080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Tel. 945 01 73 00*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Fax. 945 01 73 01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</w:t>
    </w:r>
    <w:hyperlink r:id="rId1" w:history="1">
      <w:r w:rsidRPr="00FE5801">
        <w:rPr>
          <w:rStyle w:val="Hipervnculo"/>
          <w:sz w:val="16"/>
          <w:szCs w:val="16"/>
          <w:lang w:val="es-ES_tradnl"/>
        </w:rPr>
        <w:t>www.ejie.eus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6FDC" w:rsidRDefault="00B46FDC">
    <w:pPr>
      <w:pStyle w:val="Piedepgina"/>
    </w:pP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03B89E96" wp14:editId="5CA8874E">
              <wp:simplePos x="0" y="0"/>
              <wp:positionH relativeFrom="column">
                <wp:posOffset>720725</wp:posOffset>
              </wp:positionH>
              <wp:positionV relativeFrom="paragraph">
                <wp:posOffset>-3261360</wp:posOffset>
              </wp:positionV>
              <wp:extent cx="685800" cy="247650"/>
              <wp:effectExtent l="0" t="9525" r="9525" b="9525"/>
              <wp:wrapNone/>
              <wp:docPr id="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68580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" o:spid="_x0000_s1026" style="position:absolute;margin-left:56.75pt;margin-top:-256.8pt;width:54pt;height:19.5pt;rotation:9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" fillcolor="#d8d8d8" stroked="f" strokecolor="white"/>
          </w:pict>
        </mc:Fallback>
      </mc:AlternateContent>
    </w: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485B989F" wp14:editId="7CFAEB11">
              <wp:simplePos x="0" y="0"/>
              <wp:positionH relativeFrom="column">
                <wp:posOffset>939800</wp:posOffset>
              </wp:positionH>
              <wp:positionV relativeFrom="paragraph">
                <wp:posOffset>-3699510</wp:posOffset>
              </wp:positionV>
              <wp:extent cx="6191250" cy="247650"/>
              <wp:effectExtent l="0" t="0" r="0" b="0"/>
              <wp:wrapNone/>
              <wp:docPr id="1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9125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74pt;margin-top:-291.3pt;width:487.5pt;height:19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" fillcolor="#d8d8d8" stroked="f" strokecolor="white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6FDC" w:rsidRDefault="00B46FDC">
      <w:r>
        <w:separator/>
      </w:r>
    </w:p>
  </w:footnote>
  <w:footnote w:type="continuationSeparator" w:id="0">
    <w:p w:rsidR="00B46FDC" w:rsidRDefault="00B46FD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6FDC" w:rsidRPr="00705E72" w:rsidRDefault="00B46FDC" w:rsidP="00474665">
    <w:pPr>
      <w:pStyle w:val="Notadecabecera"/>
      <w:framePr w:h="437" w:hRule="exact" w:wrap="around"/>
    </w:pPr>
    <w:r>
      <w:fldChar w:fldCharType="begin"/>
    </w:r>
    <w:r>
      <w:instrText xml:space="preserve"> IF </w:instrText>
    </w:r>
    <w:r w:rsidRPr="00705E72">
      <w:fldChar w:fldCharType="begin"/>
    </w:r>
    <w:r>
      <w:instrText xml:space="preserve"> STYLEREF </w:instrText>
    </w:r>
    <w:r w:rsidRPr="00705E72">
      <w:instrText>"</w:instrText>
    </w:r>
    <w:r>
      <w:instrText>Estado</w:instrText>
    </w:r>
    <w:r w:rsidRPr="00705E72">
      <w:instrText xml:space="preserve">" </w:instrText>
    </w:r>
    <w:r w:rsidRPr="00705E72">
      <w:fldChar w:fldCharType="end"/>
    </w:r>
    <w:r>
      <w:instrText xml:space="preserve"> &lt;&gt; "" </w:instrText>
    </w:r>
    <w:r>
      <w:fldChar w:fldCharType="begin"/>
    </w:r>
    <w:r>
      <w:instrText xml:space="preserve"> COMMENTS </w:instrText>
    </w:r>
    <w:fldSimple w:instr=" STYLEREF &quot;Estado&quot; ">
      <w:r>
        <w:rPr>
          <w:noProof/>
        </w:rPr>
        <w:instrText>BORRADOR 1</w:instrText>
      </w:r>
    </w:fldSimple>
    <w:r>
      <w:fldChar w:fldCharType="separate"/>
    </w:r>
    <w:r>
      <w:instrText>BORRADOR 1</w:instrText>
    </w:r>
    <w:r>
      <w:fldChar w:fldCharType="end"/>
    </w:r>
    <w:r>
      <w:instrText xml:space="preserve"> </w:instrText>
    </w:r>
    <w:r>
      <w:fldChar w:fldCharType="begin"/>
    </w:r>
    <w:r>
      <w:instrText xml:space="preserve"> COMMENTS </w:instrText>
    </w:r>
    <w:r>
      <w:fldChar w:fldCharType="end"/>
    </w:r>
    <w:r w:rsidRPr="00705E72">
      <w:instrText xml:space="preserve">\* MERGEFORMAT </w:instrText>
    </w:r>
    <w:r>
      <w:fldChar w:fldCharType="end"/>
    </w:r>
  </w:p>
  <w:p w:rsidR="00B46FDC" w:rsidRDefault="00B46FDC" w:rsidP="00705E72">
    <w:pPr>
      <w:jc w:val="right"/>
    </w:pPr>
    <w:r>
      <w:rPr>
        <w:noProof/>
        <w:lang w:val="es-ES_tradnl" w:eastAsia="es-ES_tradnl"/>
      </w:rPr>
      <w:drawing>
        <wp:inline distT="0" distB="0" distL="0" distR="0" wp14:anchorId="670F7E37" wp14:editId="5869EE74">
          <wp:extent cx="1804670" cy="349885"/>
          <wp:effectExtent l="19050" t="0" r="5080" b="0"/>
          <wp:docPr id="5" name="Imagen 5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6FDC" w:rsidRDefault="00B46FDC" w:rsidP="009B6ACC">
    <w:pPr>
      <w:pStyle w:val="Encabezado"/>
      <w:tabs>
        <w:tab w:val="clear" w:pos="4252"/>
        <w:tab w:val="clear" w:pos="8504"/>
        <w:tab w:val="center" w:pos="4913"/>
      </w:tabs>
      <w:ind w:left="360"/>
    </w:pPr>
    <w:r>
      <w:rPr>
        <w:noProof/>
        <w:lang w:val="es-ES_tradnl" w:eastAsia="es-ES_tradnl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7406B62F" wp14:editId="40882F7F">
              <wp:simplePos x="0" y="0"/>
              <wp:positionH relativeFrom="column">
                <wp:posOffset>1012190</wp:posOffset>
              </wp:positionH>
              <wp:positionV relativeFrom="paragraph">
                <wp:posOffset>3679190</wp:posOffset>
              </wp:positionV>
              <wp:extent cx="5615305" cy="446405"/>
              <wp:effectExtent l="0" t="0" r="4445" b="0"/>
              <wp:wrapNone/>
              <wp:docPr id="4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615305" cy="446405"/>
                        <a:chOff x="3069" y="6588"/>
                        <a:chExt cx="8843" cy="703"/>
                      </a:xfrm>
                    </wpg:grpSpPr>
                    <wps:wsp>
                      <wps:cNvPr id="7" name="Rectangle 1"/>
                      <wps:cNvSpPr>
                        <a:spLocks noChangeArrowheads="1"/>
                      </wps:cNvSpPr>
                      <wps:spPr bwMode="auto">
                        <a:xfrm>
                          <a:off x="3069" y="6588"/>
                          <a:ext cx="8843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Rectangle 2"/>
                      <wps:cNvSpPr>
                        <a:spLocks noChangeArrowheads="1"/>
                      </wps:cNvSpPr>
                      <wps:spPr bwMode="auto">
                        <a:xfrm rot="5400000">
                          <a:off x="2922" y="6743"/>
                          <a:ext cx="699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9" o:spid="_x0000_s1026" style="position:absolute;margin-left:79.7pt;margin-top:289.7pt;width:442.15pt;height:35.15pt;z-index:251658752" coordorigin="3069,6588" coordsize="8843,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">
              <v:rect id="Rectangle 1" o:spid="_x0000_s1027" style="position:absolute;left:3069;top:6588;width:8843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RcD8MA&#10;AADaAAAADwAAAGRycy9kb3ducmV2LnhtbESP3UrEMBSE7wXfIRzBOze1otbatLgLi+IfWH2AQ3Ns&#10;is1JabJt7dMbQfBymJlvmKJabC8mGn3nWMH5JgFB3Djdcavg431/loHwAVlj75gUfJOHqjw+KjDX&#10;buY3murQighhn6MCE8KQS+kbQxb9xg3E0ft0o8UQ5dhKPeIc4baXaZJcSYsdxwWDA+0MNV/1wSrI&#10;pm13+dI8Zk8rvt5os6YXz/epUqcny90tiEBL+A//tR+0gmv4vRJvgC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RcD8MAAADaAAAADwAAAAAAAAAAAAAAAACYAgAAZHJzL2Rv&#10;d25yZXYueG1sUEsFBgAAAAAEAAQA9QAAAIgDAAAAAA==&#10;" fillcolor="#98d6d6" stroked="f" strokecolor="white"/>
              <v:rect id="Rectangle 2" o:spid="_x0000_s1028" style="position:absolute;left:2922;top:6743;width:699;height:397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9rOroA&#10;AADaAAAADwAAAGRycy9kb3ducmV2LnhtbERPSwrCMBDdC94hjOBOU0VEq1H8gjuxirgcmrEtNpPS&#10;RK23NwvB5eP958vGlOJFtSssKxj0IxDEqdUFZwou531vAsJ5ZI2lZVLwIQfLRbs1x1jbN5/olfhM&#10;hBB2MSrIva9iKV2ak0HXtxVx4O62NugDrDOpa3yHcFPKYRSNpcGCQ0OOFW1ySh/J0ygg9xmUI6qO&#10;O0nX6fO2PtCWR0p1O81qBsJT4//in/ugFYSt4Uq4AXLxBQ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7s9rOroAAADaAAAADwAAAAAAAAAAAAAAAACYAgAAZHJzL2Rvd25yZXYueG1s&#10;UEsFBgAAAAAEAAQA9QAAAH8DAAAAAA==&#10;" fillcolor="#98d6d6" stroked="f" strokecolor="white"/>
            </v:group>
          </w:pict>
        </mc:Fallback>
      </mc:AlternateContent>
    </w:r>
    <w:r>
      <w:rPr>
        <w:noProof/>
        <w:lang w:val="es-ES_tradnl" w:eastAsia="es-ES_tradnl"/>
      </w:rPr>
      <w:drawing>
        <wp:inline distT="0" distB="0" distL="0" distR="0" wp14:anchorId="4392EFE1" wp14:editId="77097549">
          <wp:extent cx="1804670" cy="1908175"/>
          <wp:effectExtent l="19050" t="0" r="5080" b="0"/>
          <wp:docPr id="6" name="Imagen 6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6FDC" w:rsidRPr="00705E72" w:rsidRDefault="00B46FDC" w:rsidP="00A11B15">
    <w:pPr>
      <w:pStyle w:val="Notadecabecera"/>
      <w:framePr w:h="437" w:hRule="exact" w:wrap="around"/>
    </w:pPr>
    <w:r>
      <w:fldChar w:fldCharType="begin"/>
    </w:r>
    <w:r>
      <w:instrText xml:space="preserve"> COMMENTS </w:instrText>
    </w:r>
    <w:r>
      <w:fldChar w:fldCharType="end"/>
    </w:r>
  </w:p>
  <w:p w:rsidR="00B46FDC" w:rsidRDefault="00B46FDC" w:rsidP="00A11B15">
    <w:pPr>
      <w:jc w:val="right"/>
    </w:pPr>
    <w:r>
      <w:rPr>
        <w:noProof/>
        <w:lang w:val="es-ES_tradnl" w:eastAsia="es-ES_tradnl"/>
      </w:rPr>
      <w:drawing>
        <wp:inline distT="0" distB="0" distL="0" distR="0" wp14:anchorId="5C0E5483" wp14:editId="2CCCFE62">
          <wp:extent cx="1804670" cy="349885"/>
          <wp:effectExtent l="19050" t="0" r="5080" b="0"/>
          <wp:docPr id="9" name="Imagen 1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6FDC" w:rsidRDefault="00B46FDC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5F39C5E9" wp14:editId="466A5256">
          <wp:extent cx="1804670" cy="1908175"/>
          <wp:effectExtent l="19050" t="0" r="5080" b="0"/>
          <wp:docPr id="10" name="Imagen 8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8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A585A"/>
    <w:multiLevelType w:val="multilevel"/>
    <w:tmpl w:val="69E02F78"/>
    <w:styleLink w:val="EstiloConvietasSymbolsmboloIzquierda063cmSangraf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0F5387"/>
    <w:multiLevelType w:val="hybridMultilevel"/>
    <w:tmpl w:val="6B6EE44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38172B"/>
    <w:multiLevelType w:val="hybridMultilevel"/>
    <w:tmpl w:val="158E4E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782FD8"/>
    <w:multiLevelType w:val="hybridMultilevel"/>
    <w:tmpl w:val="AFA8442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78C36DF"/>
    <w:multiLevelType w:val="hybridMultilevel"/>
    <w:tmpl w:val="863E91F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4D5DAC"/>
    <w:multiLevelType w:val="hybridMultilevel"/>
    <w:tmpl w:val="B6FEC1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9C3D8F"/>
    <w:multiLevelType w:val="multilevel"/>
    <w:tmpl w:val="69E02F78"/>
    <w:styleLink w:val="EstiloEsquemanumeradoWingdingssmboloIzquierda063cmS3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53567F"/>
    <w:multiLevelType w:val="multilevel"/>
    <w:tmpl w:val="953ED8E2"/>
    <w:lvl w:ilvl="0">
      <w:start w:val="1"/>
      <w:numFmt w:val="bullet"/>
      <w:pStyle w:val="Listaconvieta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pStyle w:val="Listaconvieta2"/>
      <w:lvlText w:val="o"/>
      <w:lvlJc w:val="left"/>
      <w:pPr>
        <w:ind w:left="1440" w:hanging="360"/>
      </w:pPr>
      <w:rPr>
        <w:rFonts w:ascii="Courier New" w:hAnsi="Courier New" w:cs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9B02C39"/>
    <w:multiLevelType w:val="multilevel"/>
    <w:tmpl w:val="69E02F78"/>
    <w:styleLink w:val="EstiloEsquemanumeradoWingdingssmboloIzquierda063cmS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C72803"/>
    <w:multiLevelType w:val="hybridMultilevel"/>
    <w:tmpl w:val="903610F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9D72F1"/>
    <w:multiLevelType w:val="hybridMultilevel"/>
    <w:tmpl w:val="CF8262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EB0CBE"/>
    <w:multiLevelType w:val="hybridMultilevel"/>
    <w:tmpl w:val="23167C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9E7357E"/>
    <w:multiLevelType w:val="multilevel"/>
    <w:tmpl w:val="69E02F78"/>
    <w:styleLink w:val="EstiloEsquemanumeradoWingdingssmbolo8ptoColorpersonali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FC3E95"/>
    <w:multiLevelType w:val="hybridMultilevel"/>
    <w:tmpl w:val="112E8D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2528D4"/>
    <w:multiLevelType w:val="hybridMultilevel"/>
    <w:tmpl w:val="0A64F8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DD2D35"/>
    <w:multiLevelType w:val="hybridMultilevel"/>
    <w:tmpl w:val="EE20D42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E51687F"/>
    <w:multiLevelType w:val="hybridMultilevel"/>
    <w:tmpl w:val="25E8BB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C505FD"/>
    <w:multiLevelType w:val="hybridMultilevel"/>
    <w:tmpl w:val="BE9860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C90526"/>
    <w:multiLevelType w:val="hybridMultilevel"/>
    <w:tmpl w:val="46B4CE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7927999"/>
    <w:multiLevelType w:val="hybridMultilevel"/>
    <w:tmpl w:val="710C6C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7AA079F"/>
    <w:multiLevelType w:val="hybridMultilevel"/>
    <w:tmpl w:val="AF886A4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543CDE"/>
    <w:multiLevelType w:val="hybridMultilevel"/>
    <w:tmpl w:val="A820712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BC203B4"/>
    <w:multiLevelType w:val="hybridMultilevel"/>
    <w:tmpl w:val="7F4029D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C0E6F2D"/>
    <w:multiLevelType w:val="hybridMultilevel"/>
    <w:tmpl w:val="ABAA07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35090D"/>
    <w:multiLevelType w:val="hybridMultilevel"/>
    <w:tmpl w:val="DD54A1D6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29F5855"/>
    <w:multiLevelType w:val="hybridMultilevel"/>
    <w:tmpl w:val="EA6A97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3D72BA7"/>
    <w:multiLevelType w:val="hybridMultilevel"/>
    <w:tmpl w:val="CE9AA8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853241A"/>
    <w:multiLevelType w:val="hybridMultilevel"/>
    <w:tmpl w:val="5802DD6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950130E"/>
    <w:multiLevelType w:val="hybridMultilevel"/>
    <w:tmpl w:val="78C6B56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A0F4170"/>
    <w:multiLevelType w:val="hybridMultilevel"/>
    <w:tmpl w:val="69FA2D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A164EB3"/>
    <w:multiLevelType w:val="hybridMultilevel"/>
    <w:tmpl w:val="CEC85B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A9B41A6"/>
    <w:multiLevelType w:val="hybridMultilevel"/>
    <w:tmpl w:val="6764F9E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F477AA0"/>
    <w:multiLevelType w:val="hybridMultilevel"/>
    <w:tmpl w:val="491E7FA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19E3CB8"/>
    <w:multiLevelType w:val="hybridMultilevel"/>
    <w:tmpl w:val="4E7EC17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27324FA"/>
    <w:multiLevelType w:val="hybridMultilevel"/>
    <w:tmpl w:val="A134E99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5C571F9"/>
    <w:multiLevelType w:val="hybridMultilevel"/>
    <w:tmpl w:val="543A8E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76270C4"/>
    <w:multiLevelType w:val="hybridMultilevel"/>
    <w:tmpl w:val="A6E8A9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C1949EC"/>
    <w:multiLevelType w:val="multilevel"/>
    <w:tmpl w:val="69E02F78"/>
    <w:styleLink w:val="EstiloEsquemanumeradoWingdingssmbolo8ptoColorpersonali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D2C7A94"/>
    <w:multiLevelType w:val="hybridMultilevel"/>
    <w:tmpl w:val="85404B7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0DE500C"/>
    <w:multiLevelType w:val="multilevel"/>
    <w:tmpl w:val="69E02F78"/>
    <w:styleLink w:val="EstiloEsquemanumeradoWingdingssmboloIzquierda063cmS4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18A121B"/>
    <w:multiLevelType w:val="hybridMultilevel"/>
    <w:tmpl w:val="7EF028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27301FE"/>
    <w:multiLevelType w:val="hybridMultilevel"/>
    <w:tmpl w:val="3D5EC6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2A60C0E"/>
    <w:multiLevelType w:val="multilevel"/>
    <w:tmpl w:val="69E02F78"/>
    <w:styleLink w:val="EstiloEsquemanumeradoWingdingssmboloIzquierda063cmS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3F416B5"/>
    <w:multiLevelType w:val="hybridMultilevel"/>
    <w:tmpl w:val="AB820A9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41D53A8"/>
    <w:multiLevelType w:val="hybridMultilevel"/>
    <w:tmpl w:val="52E0F1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581337C"/>
    <w:multiLevelType w:val="multilevel"/>
    <w:tmpl w:val="69E02F78"/>
    <w:styleLink w:val="EstiloEsquemanumeradoWingdingssmboloIzquierda063cmS2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7A9566D"/>
    <w:multiLevelType w:val="multilevel"/>
    <w:tmpl w:val="26A298E6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lang w:val="es-ES_tradnl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42"/>
  </w:num>
  <w:num w:numId="3">
    <w:abstractNumId w:val="8"/>
  </w:num>
  <w:num w:numId="4">
    <w:abstractNumId w:val="45"/>
  </w:num>
  <w:num w:numId="5">
    <w:abstractNumId w:val="6"/>
  </w:num>
  <w:num w:numId="6">
    <w:abstractNumId w:val="39"/>
  </w:num>
  <w:num w:numId="7">
    <w:abstractNumId w:val="37"/>
  </w:num>
  <w:num w:numId="8">
    <w:abstractNumId w:val="12"/>
  </w:num>
  <w:num w:numId="9">
    <w:abstractNumId w:val="7"/>
  </w:num>
  <w:num w:numId="10">
    <w:abstractNumId w:val="46"/>
  </w:num>
  <w:num w:numId="11">
    <w:abstractNumId w:val="23"/>
  </w:num>
  <w:num w:numId="12">
    <w:abstractNumId w:val="26"/>
  </w:num>
  <w:num w:numId="13">
    <w:abstractNumId w:val="13"/>
  </w:num>
  <w:num w:numId="14">
    <w:abstractNumId w:val="36"/>
  </w:num>
  <w:num w:numId="15">
    <w:abstractNumId w:val="44"/>
  </w:num>
  <w:num w:numId="16">
    <w:abstractNumId w:val="35"/>
  </w:num>
  <w:num w:numId="17">
    <w:abstractNumId w:val="38"/>
  </w:num>
  <w:num w:numId="18">
    <w:abstractNumId w:val="3"/>
  </w:num>
  <w:num w:numId="19">
    <w:abstractNumId w:val="14"/>
  </w:num>
  <w:num w:numId="20">
    <w:abstractNumId w:val="18"/>
  </w:num>
  <w:num w:numId="21">
    <w:abstractNumId w:val="19"/>
  </w:num>
  <w:num w:numId="22">
    <w:abstractNumId w:val="27"/>
  </w:num>
  <w:num w:numId="23">
    <w:abstractNumId w:val="16"/>
  </w:num>
  <w:num w:numId="24">
    <w:abstractNumId w:val="10"/>
  </w:num>
  <w:num w:numId="25">
    <w:abstractNumId w:val="28"/>
  </w:num>
  <w:num w:numId="26">
    <w:abstractNumId w:val="25"/>
  </w:num>
  <w:num w:numId="27">
    <w:abstractNumId w:val="5"/>
  </w:num>
  <w:num w:numId="28">
    <w:abstractNumId w:val="4"/>
  </w:num>
  <w:num w:numId="29">
    <w:abstractNumId w:val="30"/>
  </w:num>
  <w:num w:numId="30">
    <w:abstractNumId w:val="9"/>
  </w:num>
  <w:num w:numId="31">
    <w:abstractNumId w:val="17"/>
  </w:num>
  <w:num w:numId="32">
    <w:abstractNumId w:val="2"/>
  </w:num>
  <w:num w:numId="33">
    <w:abstractNumId w:val="20"/>
  </w:num>
  <w:num w:numId="34">
    <w:abstractNumId w:val="11"/>
  </w:num>
  <w:num w:numId="35">
    <w:abstractNumId w:val="21"/>
  </w:num>
  <w:num w:numId="36">
    <w:abstractNumId w:val="29"/>
  </w:num>
  <w:num w:numId="37">
    <w:abstractNumId w:val="31"/>
  </w:num>
  <w:num w:numId="38">
    <w:abstractNumId w:val="40"/>
  </w:num>
  <w:num w:numId="39">
    <w:abstractNumId w:val="34"/>
  </w:num>
  <w:num w:numId="40">
    <w:abstractNumId w:val="43"/>
  </w:num>
  <w:num w:numId="41">
    <w:abstractNumId w:val="33"/>
  </w:num>
  <w:num w:numId="42">
    <w:abstractNumId w:val="1"/>
  </w:num>
  <w:num w:numId="43">
    <w:abstractNumId w:val="15"/>
  </w:num>
  <w:num w:numId="44">
    <w:abstractNumId w:val="41"/>
  </w:num>
  <w:num w:numId="45">
    <w:abstractNumId w:val="22"/>
  </w:num>
  <w:num w:numId="46">
    <w:abstractNumId w:val="32"/>
  </w:num>
  <w:num w:numId="47">
    <w:abstractNumId w:val="24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709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6C9F"/>
    <w:rsid w:val="0000056F"/>
    <w:rsid w:val="00000BF4"/>
    <w:rsid w:val="00001B02"/>
    <w:rsid w:val="000038C7"/>
    <w:rsid w:val="000047A7"/>
    <w:rsid w:val="00010A91"/>
    <w:rsid w:val="000129A7"/>
    <w:rsid w:val="00012FBA"/>
    <w:rsid w:val="00013B73"/>
    <w:rsid w:val="00014DCB"/>
    <w:rsid w:val="000157C1"/>
    <w:rsid w:val="00015E65"/>
    <w:rsid w:val="0001610F"/>
    <w:rsid w:val="00020363"/>
    <w:rsid w:val="0002686E"/>
    <w:rsid w:val="00034C19"/>
    <w:rsid w:val="00036456"/>
    <w:rsid w:val="0003771B"/>
    <w:rsid w:val="00037C62"/>
    <w:rsid w:val="000403FF"/>
    <w:rsid w:val="00043894"/>
    <w:rsid w:val="00045513"/>
    <w:rsid w:val="000478B1"/>
    <w:rsid w:val="00050341"/>
    <w:rsid w:val="00054B8A"/>
    <w:rsid w:val="00056955"/>
    <w:rsid w:val="00056C63"/>
    <w:rsid w:val="00057249"/>
    <w:rsid w:val="00057AB2"/>
    <w:rsid w:val="00057B67"/>
    <w:rsid w:val="00060ADE"/>
    <w:rsid w:val="00064CE7"/>
    <w:rsid w:val="0006771F"/>
    <w:rsid w:val="0007081A"/>
    <w:rsid w:val="00070F00"/>
    <w:rsid w:val="00072E0D"/>
    <w:rsid w:val="00073BC3"/>
    <w:rsid w:val="000745AE"/>
    <w:rsid w:val="00075068"/>
    <w:rsid w:val="000759FA"/>
    <w:rsid w:val="0007622C"/>
    <w:rsid w:val="00077594"/>
    <w:rsid w:val="00080365"/>
    <w:rsid w:val="000816AE"/>
    <w:rsid w:val="00081BE6"/>
    <w:rsid w:val="00082C3E"/>
    <w:rsid w:val="00083FF9"/>
    <w:rsid w:val="00084D11"/>
    <w:rsid w:val="00084D4B"/>
    <w:rsid w:val="00092087"/>
    <w:rsid w:val="000931F5"/>
    <w:rsid w:val="00095DC6"/>
    <w:rsid w:val="000A0698"/>
    <w:rsid w:val="000A0F47"/>
    <w:rsid w:val="000A150C"/>
    <w:rsid w:val="000A19B7"/>
    <w:rsid w:val="000A3675"/>
    <w:rsid w:val="000A40D7"/>
    <w:rsid w:val="000A4679"/>
    <w:rsid w:val="000A476F"/>
    <w:rsid w:val="000A4B70"/>
    <w:rsid w:val="000A59F7"/>
    <w:rsid w:val="000A791E"/>
    <w:rsid w:val="000B1A1A"/>
    <w:rsid w:val="000B3E41"/>
    <w:rsid w:val="000B4712"/>
    <w:rsid w:val="000C0397"/>
    <w:rsid w:val="000C1970"/>
    <w:rsid w:val="000C1DED"/>
    <w:rsid w:val="000C3045"/>
    <w:rsid w:val="000C4147"/>
    <w:rsid w:val="000C417E"/>
    <w:rsid w:val="000C44BC"/>
    <w:rsid w:val="000C4759"/>
    <w:rsid w:val="000C6193"/>
    <w:rsid w:val="000D0448"/>
    <w:rsid w:val="000E0A00"/>
    <w:rsid w:val="000E4D9A"/>
    <w:rsid w:val="000E4F78"/>
    <w:rsid w:val="000E4FFF"/>
    <w:rsid w:val="000E53D5"/>
    <w:rsid w:val="000E5539"/>
    <w:rsid w:val="000E6162"/>
    <w:rsid w:val="000E6D2D"/>
    <w:rsid w:val="000E6DC6"/>
    <w:rsid w:val="000F059E"/>
    <w:rsid w:val="000F102C"/>
    <w:rsid w:val="000F1C50"/>
    <w:rsid w:val="000F5FCD"/>
    <w:rsid w:val="000F6A3D"/>
    <w:rsid w:val="000F6E8F"/>
    <w:rsid w:val="00100D56"/>
    <w:rsid w:val="00101D50"/>
    <w:rsid w:val="00104192"/>
    <w:rsid w:val="001049C0"/>
    <w:rsid w:val="00104E70"/>
    <w:rsid w:val="001057A0"/>
    <w:rsid w:val="00105BF5"/>
    <w:rsid w:val="00107E0F"/>
    <w:rsid w:val="0011006C"/>
    <w:rsid w:val="0011048A"/>
    <w:rsid w:val="00113421"/>
    <w:rsid w:val="001139EA"/>
    <w:rsid w:val="0011437E"/>
    <w:rsid w:val="001145CC"/>
    <w:rsid w:val="00115586"/>
    <w:rsid w:val="00116CD9"/>
    <w:rsid w:val="00116D03"/>
    <w:rsid w:val="001201C8"/>
    <w:rsid w:val="00125EDA"/>
    <w:rsid w:val="00127D04"/>
    <w:rsid w:val="00127E62"/>
    <w:rsid w:val="0013053C"/>
    <w:rsid w:val="00130C55"/>
    <w:rsid w:val="00132466"/>
    <w:rsid w:val="00133921"/>
    <w:rsid w:val="00137108"/>
    <w:rsid w:val="00140073"/>
    <w:rsid w:val="001401C6"/>
    <w:rsid w:val="00140555"/>
    <w:rsid w:val="0014065B"/>
    <w:rsid w:val="0014087B"/>
    <w:rsid w:val="0014222E"/>
    <w:rsid w:val="00142613"/>
    <w:rsid w:val="00143042"/>
    <w:rsid w:val="00143D97"/>
    <w:rsid w:val="0014525B"/>
    <w:rsid w:val="00147808"/>
    <w:rsid w:val="001504E9"/>
    <w:rsid w:val="00150E60"/>
    <w:rsid w:val="00152127"/>
    <w:rsid w:val="001521E0"/>
    <w:rsid w:val="00154B0B"/>
    <w:rsid w:val="00154F07"/>
    <w:rsid w:val="00155EE1"/>
    <w:rsid w:val="0015712F"/>
    <w:rsid w:val="00157D97"/>
    <w:rsid w:val="00160242"/>
    <w:rsid w:val="0016356C"/>
    <w:rsid w:val="001643B9"/>
    <w:rsid w:val="00167DD3"/>
    <w:rsid w:val="001702B9"/>
    <w:rsid w:val="00170F32"/>
    <w:rsid w:val="001755EA"/>
    <w:rsid w:val="00176389"/>
    <w:rsid w:val="00176657"/>
    <w:rsid w:val="001767BC"/>
    <w:rsid w:val="00177181"/>
    <w:rsid w:val="001777D0"/>
    <w:rsid w:val="00180139"/>
    <w:rsid w:val="00180758"/>
    <w:rsid w:val="00182095"/>
    <w:rsid w:val="00183B52"/>
    <w:rsid w:val="001843FF"/>
    <w:rsid w:val="00184896"/>
    <w:rsid w:val="00185A39"/>
    <w:rsid w:val="00185B0E"/>
    <w:rsid w:val="00185E86"/>
    <w:rsid w:val="00186384"/>
    <w:rsid w:val="0018640D"/>
    <w:rsid w:val="001870FF"/>
    <w:rsid w:val="001879CB"/>
    <w:rsid w:val="00192359"/>
    <w:rsid w:val="001924C7"/>
    <w:rsid w:val="00192DA8"/>
    <w:rsid w:val="00193ADC"/>
    <w:rsid w:val="00193B02"/>
    <w:rsid w:val="00194266"/>
    <w:rsid w:val="0019468C"/>
    <w:rsid w:val="00194E71"/>
    <w:rsid w:val="001968E1"/>
    <w:rsid w:val="001968EA"/>
    <w:rsid w:val="00196B16"/>
    <w:rsid w:val="00197156"/>
    <w:rsid w:val="001A0EBD"/>
    <w:rsid w:val="001A1003"/>
    <w:rsid w:val="001A1A36"/>
    <w:rsid w:val="001A20DF"/>
    <w:rsid w:val="001A38F8"/>
    <w:rsid w:val="001A4C81"/>
    <w:rsid w:val="001A5708"/>
    <w:rsid w:val="001A6D63"/>
    <w:rsid w:val="001B25A6"/>
    <w:rsid w:val="001B4023"/>
    <w:rsid w:val="001B476F"/>
    <w:rsid w:val="001B4A1E"/>
    <w:rsid w:val="001B5C42"/>
    <w:rsid w:val="001B6364"/>
    <w:rsid w:val="001B6418"/>
    <w:rsid w:val="001B65F8"/>
    <w:rsid w:val="001B66B3"/>
    <w:rsid w:val="001B7E6A"/>
    <w:rsid w:val="001B7EF8"/>
    <w:rsid w:val="001C1392"/>
    <w:rsid w:val="001C24AA"/>
    <w:rsid w:val="001C2670"/>
    <w:rsid w:val="001C40FD"/>
    <w:rsid w:val="001C5403"/>
    <w:rsid w:val="001C56A4"/>
    <w:rsid w:val="001C57D5"/>
    <w:rsid w:val="001C7068"/>
    <w:rsid w:val="001D0196"/>
    <w:rsid w:val="001D1BEE"/>
    <w:rsid w:val="001D2E4C"/>
    <w:rsid w:val="001D2EB2"/>
    <w:rsid w:val="001D3212"/>
    <w:rsid w:val="001D4DD4"/>
    <w:rsid w:val="001E02D1"/>
    <w:rsid w:val="001E0B7D"/>
    <w:rsid w:val="001E1AC7"/>
    <w:rsid w:val="001E403A"/>
    <w:rsid w:val="001E4867"/>
    <w:rsid w:val="001E4B47"/>
    <w:rsid w:val="001E59FF"/>
    <w:rsid w:val="001E6F5B"/>
    <w:rsid w:val="001E747B"/>
    <w:rsid w:val="001E7CC7"/>
    <w:rsid w:val="001F09F5"/>
    <w:rsid w:val="001F1040"/>
    <w:rsid w:val="001F13D7"/>
    <w:rsid w:val="001F2759"/>
    <w:rsid w:val="001F477F"/>
    <w:rsid w:val="001F75A2"/>
    <w:rsid w:val="001F78FD"/>
    <w:rsid w:val="0020167E"/>
    <w:rsid w:val="0020176E"/>
    <w:rsid w:val="0020366E"/>
    <w:rsid w:val="002043DC"/>
    <w:rsid w:val="0020557C"/>
    <w:rsid w:val="00205BFB"/>
    <w:rsid w:val="00205DA5"/>
    <w:rsid w:val="00206092"/>
    <w:rsid w:val="00206316"/>
    <w:rsid w:val="002076B4"/>
    <w:rsid w:val="0021055D"/>
    <w:rsid w:val="00211466"/>
    <w:rsid w:val="00211683"/>
    <w:rsid w:val="002135C2"/>
    <w:rsid w:val="00213E1B"/>
    <w:rsid w:val="00214C39"/>
    <w:rsid w:val="00220058"/>
    <w:rsid w:val="00221034"/>
    <w:rsid w:val="00222656"/>
    <w:rsid w:val="00222C07"/>
    <w:rsid w:val="0022347D"/>
    <w:rsid w:val="002241F6"/>
    <w:rsid w:val="0022450A"/>
    <w:rsid w:val="0022644F"/>
    <w:rsid w:val="0023008A"/>
    <w:rsid w:val="0023054C"/>
    <w:rsid w:val="00231EC1"/>
    <w:rsid w:val="0023281A"/>
    <w:rsid w:val="00232BD3"/>
    <w:rsid w:val="0023308A"/>
    <w:rsid w:val="00234706"/>
    <w:rsid w:val="00234AC4"/>
    <w:rsid w:val="00236997"/>
    <w:rsid w:val="00237FFD"/>
    <w:rsid w:val="00240AB8"/>
    <w:rsid w:val="00242941"/>
    <w:rsid w:val="00243F79"/>
    <w:rsid w:val="0024441B"/>
    <w:rsid w:val="0024504E"/>
    <w:rsid w:val="002519A0"/>
    <w:rsid w:val="00251ECB"/>
    <w:rsid w:val="00253AF9"/>
    <w:rsid w:val="00254335"/>
    <w:rsid w:val="00256BA9"/>
    <w:rsid w:val="0025726B"/>
    <w:rsid w:val="0025794F"/>
    <w:rsid w:val="002619CC"/>
    <w:rsid w:val="002629EC"/>
    <w:rsid w:val="0026394D"/>
    <w:rsid w:val="00265A89"/>
    <w:rsid w:val="002660DA"/>
    <w:rsid w:val="00266884"/>
    <w:rsid w:val="00267181"/>
    <w:rsid w:val="0027166F"/>
    <w:rsid w:val="00273831"/>
    <w:rsid w:val="0027564B"/>
    <w:rsid w:val="00275D17"/>
    <w:rsid w:val="002770D8"/>
    <w:rsid w:val="00280AD3"/>
    <w:rsid w:val="002816B0"/>
    <w:rsid w:val="002817EE"/>
    <w:rsid w:val="0028492D"/>
    <w:rsid w:val="002862AB"/>
    <w:rsid w:val="0028694F"/>
    <w:rsid w:val="002876F3"/>
    <w:rsid w:val="002918E2"/>
    <w:rsid w:val="0029202A"/>
    <w:rsid w:val="0029285A"/>
    <w:rsid w:val="002957FF"/>
    <w:rsid w:val="00295ED0"/>
    <w:rsid w:val="00295EF3"/>
    <w:rsid w:val="002961D4"/>
    <w:rsid w:val="002963CA"/>
    <w:rsid w:val="002963CE"/>
    <w:rsid w:val="00296818"/>
    <w:rsid w:val="002A1B39"/>
    <w:rsid w:val="002A1F59"/>
    <w:rsid w:val="002A64A0"/>
    <w:rsid w:val="002A6D99"/>
    <w:rsid w:val="002A7CBF"/>
    <w:rsid w:val="002B00F6"/>
    <w:rsid w:val="002B1757"/>
    <w:rsid w:val="002B1A9D"/>
    <w:rsid w:val="002B32CA"/>
    <w:rsid w:val="002B3755"/>
    <w:rsid w:val="002C3685"/>
    <w:rsid w:val="002C47CA"/>
    <w:rsid w:val="002C5407"/>
    <w:rsid w:val="002C79FF"/>
    <w:rsid w:val="002D0191"/>
    <w:rsid w:val="002D01F0"/>
    <w:rsid w:val="002D0D46"/>
    <w:rsid w:val="002D4EF1"/>
    <w:rsid w:val="002D5B36"/>
    <w:rsid w:val="002E1C9B"/>
    <w:rsid w:val="002E2060"/>
    <w:rsid w:val="002E26BC"/>
    <w:rsid w:val="002E2D53"/>
    <w:rsid w:val="002E45A0"/>
    <w:rsid w:val="002E4735"/>
    <w:rsid w:val="002E53C0"/>
    <w:rsid w:val="002E5D29"/>
    <w:rsid w:val="002E7BCA"/>
    <w:rsid w:val="002F05A2"/>
    <w:rsid w:val="002F06A7"/>
    <w:rsid w:val="002F076F"/>
    <w:rsid w:val="002F0E31"/>
    <w:rsid w:val="002F2CE9"/>
    <w:rsid w:val="002F3DF9"/>
    <w:rsid w:val="002F5EEB"/>
    <w:rsid w:val="002F68F6"/>
    <w:rsid w:val="002F79DA"/>
    <w:rsid w:val="002F7AA9"/>
    <w:rsid w:val="0030020C"/>
    <w:rsid w:val="003002E2"/>
    <w:rsid w:val="00300CFC"/>
    <w:rsid w:val="003011C2"/>
    <w:rsid w:val="00302700"/>
    <w:rsid w:val="00302CAE"/>
    <w:rsid w:val="003035BF"/>
    <w:rsid w:val="003037BF"/>
    <w:rsid w:val="00304BC7"/>
    <w:rsid w:val="00305AFD"/>
    <w:rsid w:val="003069B6"/>
    <w:rsid w:val="00307303"/>
    <w:rsid w:val="0031054B"/>
    <w:rsid w:val="00310C83"/>
    <w:rsid w:val="0031169D"/>
    <w:rsid w:val="00312921"/>
    <w:rsid w:val="00314356"/>
    <w:rsid w:val="00316240"/>
    <w:rsid w:val="003165FA"/>
    <w:rsid w:val="003166BC"/>
    <w:rsid w:val="003170A3"/>
    <w:rsid w:val="003170B3"/>
    <w:rsid w:val="00317723"/>
    <w:rsid w:val="003204AA"/>
    <w:rsid w:val="00320EF1"/>
    <w:rsid w:val="0032127F"/>
    <w:rsid w:val="00321848"/>
    <w:rsid w:val="003228BF"/>
    <w:rsid w:val="00323F3E"/>
    <w:rsid w:val="00325446"/>
    <w:rsid w:val="003255C5"/>
    <w:rsid w:val="003263B2"/>
    <w:rsid w:val="00330652"/>
    <w:rsid w:val="00330BA8"/>
    <w:rsid w:val="003315AB"/>
    <w:rsid w:val="0033171B"/>
    <w:rsid w:val="0033258E"/>
    <w:rsid w:val="0033684E"/>
    <w:rsid w:val="00337BDB"/>
    <w:rsid w:val="00341027"/>
    <w:rsid w:val="00342097"/>
    <w:rsid w:val="003425FB"/>
    <w:rsid w:val="00342B30"/>
    <w:rsid w:val="00343481"/>
    <w:rsid w:val="003434F6"/>
    <w:rsid w:val="003460F0"/>
    <w:rsid w:val="003473C1"/>
    <w:rsid w:val="00347CEB"/>
    <w:rsid w:val="00350086"/>
    <w:rsid w:val="003503B1"/>
    <w:rsid w:val="00350FA7"/>
    <w:rsid w:val="00353CF5"/>
    <w:rsid w:val="00355D7A"/>
    <w:rsid w:val="00356446"/>
    <w:rsid w:val="00357AD2"/>
    <w:rsid w:val="00360D8D"/>
    <w:rsid w:val="00361121"/>
    <w:rsid w:val="00361926"/>
    <w:rsid w:val="0036350D"/>
    <w:rsid w:val="0036380D"/>
    <w:rsid w:val="003654D3"/>
    <w:rsid w:val="00365AF9"/>
    <w:rsid w:val="00367671"/>
    <w:rsid w:val="00367795"/>
    <w:rsid w:val="00367E73"/>
    <w:rsid w:val="00370FB8"/>
    <w:rsid w:val="0037151A"/>
    <w:rsid w:val="00371A46"/>
    <w:rsid w:val="00372334"/>
    <w:rsid w:val="00373AA7"/>
    <w:rsid w:val="00375322"/>
    <w:rsid w:val="00382D39"/>
    <w:rsid w:val="003831EF"/>
    <w:rsid w:val="003864E8"/>
    <w:rsid w:val="00386538"/>
    <w:rsid w:val="00386948"/>
    <w:rsid w:val="003876C9"/>
    <w:rsid w:val="00390AE1"/>
    <w:rsid w:val="00391B94"/>
    <w:rsid w:val="00393171"/>
    <w:rsid w:val="003945B1"/>
    <w:rsid w:val="00395AA2"/>
    <w:rsid w:val="003967FA"/>
    <w:rsid w:val="003972CE"/>
    <w:rsid w:val="003A003E"/>
    <w:rsid w:val="003A0B69"/>
    <w:rsid w:val="003A1472"/>
    <w:rsid w:val="003A2410"/>
    <w:rsid w:val="003A2B24"/>
    <w:rsid w:val="003A5254"/>
    <w:rsid w:val="003A6704"/>
    <w:rsid w:val="003A727C"/>
    <w:rsid w:val="003A72F0"/>
    <w:rsid w:val="003A7B0A"/>
    <w:rsid w:val="003B01A1"/>
    <w:rsid w:val="003B0E4F"/>
    <w:rsid w:val="003B4813"/>
    <w:rsid w:val="003B6ED1"/>
    <w:rsid w:val="003C1813"/>
    <w:rsid w:val="003C1CDD"/>
    <w:rsid w:val="003C30A9"/>
    <w:rsid w:val="003C3974"/>
    <w:rsid w:val="003C488D"/>
    <w:rsid w:val="003C5894"/>
    <w:rsid w:val="003C58A6"/>
    <w:rsid w:val="003C5911"/>
    <w:rsid w:val="003C6270"/>
    <w:rsid w:val="003C6701"/>
    <w:rsid w:val="003D1034"/>
    <w:rsid w:val="003D17B8"/>
    <w:rsid w:val="003D38BB"/>
    <w:rsid w:val="003D3C5E"/>
    <w:rsid w:val="003D670B"/>
    <w:rsid w:val="003D7833"/>
    <w:rsid w:val="003E0CF7"/>
    <w:rsid w:val="003E162C"/>
    <w:rsid w:val="003E40AE"/>
    <w:rsid w:val="003E4413"/>
    <w:rsid w:val="003E4CD0"/>
    <w:rsid w:val="003E5057"/>
    <w:rsid w:val="003E6A82"/>
    <w:rsid w:val="003E6BD4"/>
    <w:rsid w:val="003E6F90"/>
    <w:rsid w:val="003F03CF"/>
    <w:rsid w:val="003F1058"/>
    <w:rsid w:val="003F10F0"/>
    <w:rsid w:val="003F1AA5"/>
    <w:rsid w:val="003F2428"/>
    <w:rsid w:val="003F39EF"/>
    <w:rsid w:val="003F5A49"/>
    <w:rsid w:val="003F5B6D"/>
    <w:rsid w:val="00401275"/>
    <w:rsid w:val="00401B0C"/>
    <w:rsid w:val="00401F2A"/>
    <w:rsid w:val="00402556"/>
    <w:rsid w:val="00403657"/>
    <w:rsid w:val="004047F1"/>
    <w:rsid w:val="00404F83"/>
    <w:rsid w:val="004070B3"/>
    <w:rsid w:val="004101B4"/>
    <w:rsid w:val="00410F89"/>
    <w:rsid w:val="00412844"/>
    <w:rsid w:val="0041323E"/>
    <w:rsid w:val="0041795F"/>
    <w:rsid w:val="004209ED"/>
    <w:rsid w:val="004210E6"/>
    <w:rsid w:val="00421866"/>
    <w:rsid w:val="0042247B"/>
    <w:rsid w:val="00424C89"/>
    <w:rsid w:val="004259B5"/>
    <w:rsid w:val="00426AB2"/>
    <w:rsid w:val="00426DBA"/>
    <w:rsid w:val="00427103"/>
    <w:rsid w:val="004313E4"/>
    <w:rsid w:val="00431C65"/>
    <w:rsid w:val="004333A1"/>
    <w:rsid w:val="00435FA0"/>
    <w:rsid w:val="004371A8"/>
    <w:rsid w:val="0044038E"/>
    <w:rsid w:val="00442E03"/>
    <w:rsid w:val="00443A89"/>
    <w:rsid w:val="00446FAD"/>
    <w:rsid w:val="004474A3"/>
    <w:rsid w:val="004476EF"/>
    <w:rsid w:val="00447A28"/>
    <w:rsid w:val="0045041E"/>
    <w:rsid w:val="00450C40"/>
    <w:rsid w:val="00451C95"/>
    <w:rsid w:val="00452E09"/>
    <w:rsid w:val="004532C8"/>
    <w:rsid w:val="00453F8A"/>
    <w:rsid w:val="00454F3E"/>
    <w:rsid w:val="00455A9B"/>
    <w:rsid w:val="00455DA7"/>
    <w:rsid w:val="00456F50"/>
    <w:rsid w:val="0046027D"/>
    <w:rsid w:val="004605DE"/>
    <w:rsid w:val="004629E8"/>
    <w:rsid w:val="00470B7D"/>
    <w:rsid w:val="0047249D"/>
    <w:rsid w:val="00472595"/>
    <w:rsid w:val="004727C9"/>
    <w:rsid w:val="004729E1"/>
    <w:rsid w:val="00473674"/>
    <w:rsid w:val="00474665"/>
    <w:rsid w:val="00474FE1"/>
    <w:rsid w:val="004751FC"/>
    <w:rsid w:val="004763F1"/>
    <w:rsid w:val="004767CE"/>
    <w:rsid w:val="00476B34"/>
    <w:rsid w:val="00477806"/>
    <w:rsid w:val="004818EC"/>
    <w:rsid w:val="00482521"/>
    <w:rsid w:val="00482596"/>
    <w:rsid w:val="00482D2E"/>
    <w:rsid w:val="0048386E"/>
    <w:rsid w:val="00483B3A"/>
    <w:rsid w:val="004845EE"/>
    <w:rsid w:val="00487C8F"/>
    <w:rsid w:val="00490125"/>
    <w:rsid w:val="0049453C"/>
    <w:rsid w:val="0049483D"/>
    <w:rsid w:val="004A0052"/>
    <w:rsid w:val="004A23CC"/>
    <w:rsid w:val="004A2D12"/>
    <w:rsid w:val="004A3051"/>
    <w:rsid w:val="004A4F17"/>
    <w:rsid w:val="004A53FA"/>
    <w:rsid w:val="004A5687"/>
    <w:rsid w:val="004A7BF0"/>
    <w:rsid w:val="004A7DEA"/>
    <w:rsid w:val="004B0870"/>
    <w:rsid w:val="004B284C"/>
    <w:rsid w:val="004B2D11"/>
    <w:rsid w:val="004B3F94"/>
    <w:rsid w:val="004B4377"/>
    <w:rsid w:val="004B4FEA"/>
    <w:rsid w:val="004B53E7"/>
    <w:rsid w:val="004B5758"/>
    <w:rsid w:val="004B660E"/>
    <w:rsid w:val="004B6D37"/>
    <w:rsid w:val="004C0747"/>
    <w:rsid w:val="004C11CB"/>
    <w:rsid w:val="004C1C43"/>
    <w:rsid w:val="004C28D6"/>
    <w:rsid w:val="004C2D6F"/>
    <w:rsid w:val="004C2EF5"/>
    <w:rsid w:val="004C3B9F"/>
    <w:rsid w:val="004C4B72"/>
    <w:rsid w:val="004C61F9"/>
    <w:rsid w:val="004D05BB"/>
    <w:rsid w:val="004D09CC"/>
    <w:rsid w:val="004D0F78"/>
    <w:rsid w:val="004D223F"/>
    <w:rsid w:val="004D33B1"/>
    <w:rsid w:val="004D39D3"/>
    <w:rsid w:val="004D3E4A"/>
    <w:rsid w:val="004D40B2"/>
    <w:rsid w:val="004D652B"/>
    <w:rsid w:val="004E1777"/>
    <w:rsid w:val="004E29B9"/>
    <w:rsid w:val="004E301C"/>
    <w:rsid w:val="004E463B"/>
    <w:rsid w:val="004E7250"/>
    <w:rsid w:val="004E7A0C"/>
    <w:rsid w:val="004F2BCD"/>
    <w:rsid w:val="004F457D"/>
    <w:rsid w:val="004F4651"/>
    <w:rsid w:val="004F5291"/>
    <w:rsid w:val="004F66D0"/>
    <w:rsid w:val="0050093B"/>
    <w:rsid w:val="00500C32"/>
    <w:rsid w:val="00501771"/>
    <w:rsid w:val="00502818"/>
    <w:rsid w:val="00502D0F"/>
    <w:rsid w:val="0050303E"/>
    <w:rsid w:val="00505E87"/>
    <w:rsid w:val="00507E02"/>
    <w:rsid w:val="00511601"/>
    <w:rsid w:val="00511EF9"/>
    <w:rsid w:val="0051373D"/>
    <w:rsid w:val="00516D74"/>
    <w:rsid w:val="0052116E"/>
    <w:rsid w:val="00521757"/>
    <w:rsid w:val="005303A0"/>
    <w:rsid w:val="005332E9"/>
    <w:rsid w:val="005341B0"/>
    <w:rsid w:val="005364D0"/>
    <w:rsid w:val="00536D00"/>
    <w:rsid w:val="00536D7F"/>
    <w:rsid w:val="005401AA"/>
    <w:rsid w:val="005417D9"/>
    <w:rsid w:val="00541B23"/>
    <w:rsid w:val="00542748"/>
    <w:rsid w:val="00544BCD"/>
    <w:rsid w:val="00546D3B"/>
    <w:rsid w:val="00547029"/>
    <w:rsid w:val="0055073D"/>
    <w:rsid w:val="00550D7B"/>
    <w:rsid w:val="0055240C"/>
    <w:rsid w:val="00553561"/>
    <w:rsid w:val="005557BA"/>
    <w:rsid w:val="00557039"/>
    <w:rsid w:val="00557726"/>
    <w:rsid w:val="00562344"/>
    <w:rsid w:val="0056581F"/>
    <w:rsid w:val="00566FE4"/>
    <w:rsid w:val="005706B7"/>
    <w:rsid w:val="0057157D"/>
    <w:rsid w:val="00573049"/>
    <w:rsid w:val="00573E68"/>
    <w:rsid w:val="005742A6"/>
    <w:rsid w:val="005744B2"/>
    <w:rsid w:val="00575FE9"/>
    <w:rsid w:val="00577839"/>
    <w:rsid w:val="005819F7"/>
    <w:rsid w:val="00581CB3"/>
    <w:rsid w:val="00583BC3"/>
    <w:rsid w:val="00584B03"/>
    <w:rsid w:val="00585D01"/>
    <w:rsid w:val="00587023"/>
    <w:rsid w:val="00587620"/>
    <w:rsid w:val="00590684"/>
    <w:rsid w:val="00590EA6"/>
    <w:rsid w:val="00591191"/>
    <w:rsid w:val="0059593F"/>
    <w:rsid w:val="005A0059"/>
    <w:rsid w:val="005A1B6E"/>
    <w:rsid w:val="005A2B41"/>
    <w:rsid w:val="005A3F0C"/>
    <w:rsid w:val="005A4318"/>
    <w:rsid w:val="005A483A"/>
    <w:rsid w:val="005A4847"/>
    <w:rsid w:val="005A59E6"/>
    <w:rsid w:val="005A6294"/>
    <w:rsid w:val="005B0490"/>
    <w:rsid w:val="005B11CA"/>
    <w:rsid w:val="005B13E5"/>
    <w:rsid w:val="005B2B82"/>
    <w:rsid w:val="005B561D"/>
    <w:rsid w:val="005B61E1"/>
    <w:rsid w:val="005B620A"/>
    <w:rsid w:val="005C0DFC"/>
    <w:rsid w:val="005C12C5"/>
    <w:rsid w:val="005C1664"/>
    <w:rsid w:val="005C2EAC"/>
    <w:rsid w:val="005C366D"/>
    <w:rsid w:val="005C42E5"/>
    <w:rsid w:val="005C60F6"/>
    <w:rsid w:val="005C645A"/>
    <w:rsid w:val="005D0EA1"/>
    <w:rsid w:val="005D348A"/>
    <w:rsid w:val="005D3BD9"/>
    <w:rsid w:val="005D4A0C"/>
    <w:rsid w:val="005D5134"/>
    <w:rsid w:val="005D552B"/>
    <w:rsid w:val="005D5556"/>
    <w:rsid w:val="005D5F84"/>
    <w:rsid w:val="005D6AF0"/>
    <w:rsid w:val="005D7755"/>
    <w:rsid w:val="005E12A2"/>
    <w:rsid w:val="005E3AE2"/>
    <w:rsid w:val="005E4747"/>
    <w:rsid w:val="005E5C26"/>
    <w:rsid w:val="005E7776"/>
    <w:rsid w:val="005F051C"/>
    <w:rsid w:val="005F2367"/>
    <w:rsid w:val="005F3B1D"/>
    <w:rsid w:val="005F52F1"/>
    <w:rsid w:val="005F62DA"/>
    <w:rsid w:val="005F7413"/>
    <w:rsid w:val="0060113B"/>
    <w:rsid w:val="006028A4"/>
    <w:rsid w:val="006032EE"/>
    <w:rsid w:val="00605DBE"/>
    <w:rsid w:val="00610A72"/>
    <w:rsid w:val="00611531"/>
    <w:rsid w:val="00612E34"/>
    <w:rsid w:val="00614FCB"/>
    <w:rsid w:val="006157E5"/>
    <w:rsid w:val="00625135"/>
    <w:rsid w:val="00626B06"/>
    <w:rsid w:val="00627C13"/>
    <w:rsid w:val="00627FFD"/>
    <w:rsid w:val="006313D4"/>
    <w:rsid w:val="006326E3"/>
    <w:rsid w:val="00632E8A"/>
    <w:rsid w:val="00633138"/>
    <w:rsid w:val="00634777"/>
    <w:rsid w:val="00641379"/>
    <w:rsid w:val="00645362"/>
    <w:rsid w:val="00647675"/>
    <w:rsid w:val="00651C97"/>
    <w:rsid w:val="0065221D"/>
    <w:rsid w:val="00653C73"/>
    <w:rsid w:val="00654B30"/>
    <w:rsid w:val="0065619F"/>
    <w:rsid w:val="00656A86"/>
    <w:rsid w:val="00656D81"/>
    <w:rsid w:val="00657B25"/>
    <w:rsid w:val="0066432C"/>
    <w:rsid w:val="00666369"/>
    <w:rsid w:val="0066674E"/>
    <w:rsid w:val="00666FD3"/>
    <w:rsid w:val="00671D53"/>
    <w:rsid w:val="00673D81"/>
    <w:rsid w:val="00673E9A"/>
    <w:rsid w:val="00674DE5"/>
    <w:rsid w:val="0067570F"/>
    <w:rsid w:val="00676831"/>
    <w:rsid w:val="006769A0"/>
    <w:rsid w:val="00676D57"/>
    <w:rsid w:val="006804EB"/>
    <w:rsid w:val="006814FE"/>
    <w:rsid w:val="00682A6E"/>
    <w:rsid w:val="00682ECA"/>
    <w:rsid w:val="00683826"/>
    <w:rsid w:val="00683D15"/>
    <w:rsid w:val="0068486C"/>
    <w:rsid w:val="00690B02"/>
    <w:rsid w:val="00690C6D"/>
    <w:rsid w:val="00691F2A"/>
    <w:rsid w:val="0069233E"/>
    <w:rsid w:val="00692490"/>
    <w:rsid w:val="006929D8"/>
    <w:rsid w:val="006934AE"/>
    <w:rsid w:val="00693660"/>
    <w:rsid w:val="00694BE0"/>
    <w:rsid w:val="0069537C"/>
    <w:rsid w:val="006961BF"/>
    <w:rsid w:val="006A0752"/>
    <w:rsid w:val="006A34D5"/>
    <w:rsid w:val="006A3673"/>
    <w:rsid w:val="006A4FF9"/>
    <w:rsid w:val="006A514C"/>
    <w:rsid w:val="006A5A24"/>
    <w:rsid w:val="006A7F63"/>
    <w:rsid w:val="006B098C"/>
    <w:rsid w:val="006B0E09"/>
    <w:rsid w:val="006B3456"/>
    <w:rsid w:val="006B47FE"/>
    <w:rsid w:val="006B4D14"/>
    <w:rsid w:val="006B6890"/>
    <w:rsid w:val="006B7C51"/>
    <w:rsid w:val="006C1F71"/>
    <w:rsid w:val="006C1FE7"/>
    <w:rsid w:val="006C2719"/>
    <w:rsid w:val="006C3050"/>
    <w:rsid w:val="006C3A01"/>
    <w:rsid w:val="006C3BE8"/>
    <w:rsid w:val="006C6886"/>
    <w:rsid w:val="006C7F6C"/>
    <w:rsid w:val="006D190B"/>
    <w:rsid w:val="006D2BE8"/>
    <w:rsid w:val="006D3888"/>
    <w:rsid w:val="006D3A3B"/>
    <w:rsid w:val="006E0043"/>
    <w:rsid w:val="006E31F1"/>
    <w:rsid w:val="006E44CE"/>
    <w:rsid w:val="006E550B"/>
    <w:rsid w:val="006E6DE2"/>
    <w:rsid w:val="006F1F36"/>
    <w:rsid w:val="006F2768"/>
    <w:rsid w:val="006F5867"/>
    <w:rsid w:val="006F5DC5"/>
    <w:rsid w:val="007002C9"/>
    <w:rsid w:val="0070101C"/>
    <w:rsid w:val="007016F1"/>
    <w:rsid w:val="00702BFC"/>
    <w:rsid w:val="00702CAD"/>
    <w:rsid w:val="00703139"/>
    <w:rsid w:val="007043A1"/>
    <w:rsid w:val="00704F6E"/>
    <w:rsid w:val="0070531E"/>
    <w:rsid w:val="00705E72"/>
    <w:rsid w:val="00706BE8"/>
    <w:rsid w:val="00707783"/>
    <w:rsid w:val="00710709"/>
    <w:rsid w:val="007133F7"/>
    <w:rsid w:val="00715422"/>
    <w:rsid w:val="00720674"/>
    <w:rsid w:val="00720AFD"/>
    <w:rsid w:val="007211C9"/>
    <w:rsid w:val="0072128E"/>
    <w:rsid w:val="00721DED"/>
    <w:rsid w:val="0072343D"/>
    <w:rsid w:val="007244F7"/>
    <w:rsid w:val="007253E5"/>
    <w:rsid w:val="00726D21"/>
    <w:rsid w:val="007304B0"/>
    <w:rsid w:val="00730A5E"/>
    <w:rsid w:val="00730CBC"/>
    <w:rsid w:val="0073163B"/>
    <w:rsid w:val="007324B8"/>
    <w:rsid w:val="007329BC"/>
    <w:rsid w:val="00732A99"/>
    <w:rsid w:val="00732AF5"/>
    <w:rsid w:val="00732C60"/>
    <w:rsid w:val="00734E07"/>
    <w:rsid w:val="007359F6"/>
    <w:rsid w:val="007363DC"/>
    <w:rsid w:val="00740BCE"/>
    <w:rsid w:val="00741A8E"/>
    <w:rsid w:val="007434CF"/>
    <w:rsid w:val="00745642"/>
    <w:rsid w:val="00747F58"/>
    <w:rsid w:val="007510A6"/>
    <w:rsid w:val="0075151D"/>
    <w:rsid w:val="007525CC"/>
    <w:rsid w:val="007538F3"/>
    <w:rsid w:val="00754B6D"/>
    <w:rsid w:val="00754BF2"/>
    <w:rsid w:val="0075663C"/>
    <w:rsid w:val="007568C0"/>
    <w:rsid w:val="0075714B"/>
    <w:rsid w:val="007613EA"/>
    <w:rsid w:val="0076173F"/>
    <w:rsid w:val="00761FE6"/>
    <w:rsid w:val="00762176"/>
    <w:rsid w:val="00762DA1"/>
    <w:rsid w:val="00766AB5"/>
    <w:rsid w:val="0077084D"/>
    <w:rsid w:val="00770CD0"/>
    <w:rsid w:val="00771759"/>
    <w:rsid w:val="00771A94"/>
    <w:rsid w:val="007726E7"/>
    <w:rsid w:val="00775D9B"/>
    <w:rsid w:val="00776613"/>
    <w:rsid w:val="00780C5C"/>
    <w:rsid w:val="007813DB"/>
    <w:rsid w:val="00781E5A"/>
    <w:rsid w:val="00782F9A"/>
    <w:rsid w:val="00783BFD"/>
    <w:rsid w:val="00784749"/>
    <w:rsid w:val="00787FA4"/>
    <w:rsid w:val="00791C31"/>
    <w:rsid w:val="0079224D"/>
    <w:rsid w:val="00792837"/>
    <w:rsid w:val="00795196"/>
    <w:rsid w:val="007953AE"/>
    <w:rsid w:val="00797B8E"/>
    <w:rsid w:val="007A0E8A"/>
    <w:rsid w:val="007A254D"/>
    <w:rsid w:val="007A32DA"/>
    <w:rsid w:val="007A4FD9"/>
    <w:rsid w:val="007A615D"/>
    <w:rsid w:val="007A76CA"/>
    <w:rsid w:val="007B131D"/>
    <w:rsid w:val="007B167F"/>
    <w:rsid w:val="007B310C"/>
    <w:rsid w:val="007B4C50"/>
    <w:rsid w:val="007B5D38"/>
    <w:rsid w:val="007C0139"/>
    <w:rsid w:val="007C18C2"/>
    <w:rsid w:val="007C2960"/>
    <w:rsid w:val="007C29A0"/>
    <w:rsid w:val="007C3703"/>
    <w:rsid w:val="007C4E9A"/>
    <w:rsid w:val="007C6C0D"/>
    <w:rsid w:val="007C7D5A"/>
    <w:rsid w:val="007D0647"/>
    <w:rsid w:val="007D1BF0"/>
    <w:rsid w:val="007D6511"/>
    <w:rsid w:val="007D6543"/>
    <w:rsid w:val="007D69F4"/>
    <w:rsid w:val="007D78E9"/>
    <w:rsid w:val="007E0916"/>
    <w:rsid w:val="007E1A3C"/>
    <w:rsid w:val="007E333D"/>
    <w:rsid w:val="007E3AE6"/>
    <w:rsid w:val="007E682D"/>
    <w:rsid w:val="007F0C25"/>
    <w:rsid w:val="007F16C9"/>
    <w:rsid w:val="007F2608"/>
    <w:rsid w:val="007F29FF"/>
    <w:rsid w:val="007F2B84"/>
    <w:rsid w:val="007F4EA7"/>
    <w:rsid w:val="007F5011"/>
    <w:rsid w:val="007F56B7"/>
    <w:rsid w:val="007F5AAD"/>
    <w:rsid w:val="007F6A75"/>
    <w:rsid w:val="007F73FE"/>
    <w:rsid w:val="007F7EE8"/>
    <w:rsid w:val="00801DF2"/>
    <w:rsid w:val="00803461"/>
    <w:rsid w:val="00805104"/>
    <w:rsid w:val="008053E6"/>
    <w:rsid w:val="00806EC9"/>
    <w:rsid w:val="0080792C"/>
    <w:rsid w:val="008127E6"/>
    <w:rsid w:val="00813630"/>
    <w:rsid w:val="00813CC6"/>
    <w:rsid w:val="0081488A"/>
    <w:rsid w:val="00814A25"/>
    <w:rsid w:val="00814B6A"/>
    <w:rsid w:val="00815FBB"/>
    <w:rsid w:val="00816392"/>
    <w:rsid w:val="00817A84"/>
    <w:rsid w:val="00820857"/>
    <w:rsid w:val="00820C34"/>
    <w:rsid w:val="00821FBC"/>
    <w:rsid w:val="00824111"/>
    <w:rsid w:val="00824C61"/>
    <w:rsid w:val="00825613"/>
    <w:rsid w:val="00825F81"/>
    <w:rsid w:val="00826B87"/>
    <w:rsid w:val="00830E7A"/>
    <w:rsid w:val="00831D3F"/>
    <w:rsid w:val="00832929"/>
    <w:rsid w:val="0083336E"/>
    <w:rsid w:val="00834191"/>
    <w:rsid w:val="0083560C"/>
    <w:rsid w:val="00835935"/>
    <w:rsid w:val="00836085"/>
    <w:rsid w:val="00837F94"/>
    <w:rsid w:val="0084091A"/>
    <w:rsid w:val="00841895"/>
    <w:rsid w:val="0084233C"/>
    <w:rsid w:val="00843E8C"/>
    <w:rsid w:val="00844A67"/>
    <w:rsid w:val="00844B2B"/>
    <w:rsid w:val="00846A67"/>
    <w:rsid w:val="00847730"/>
    <w:rsid w:val="00850DE6"/>
    <w:rsid w:val="008529CE"/>
    <w:rsid w:val="00853219"/>
    <w:rsid w:val="0085409B"/>
    <w:rsid w:val="00854FB7"/>
    <w:rsid w:val="00861783"/>
    <w:rsid w:val="00861941"/>
    <w:rsid w:val="008624D5"/>
    <w:rsid w:val="00862834"/>
    <w:rsid w:val="00864761"/>
    <w:rsid w:val="00865A23"/>
    <w:rsid w:val="00865EC7"/>
    <w:rsid w:val="00865F09"/>
    <w:rsid w:val="0086753E"/>
    <w:rsid w:val="00870C3B"/>
    <w:rsid w:val="0087165B"/>
    <w:rsid w:val="008745B8"/>
    <w:rsid w:val="00874E24"/>
    <w:rsid w:val="0087661F"/>
    <w:rsid w:val="008770A4"/>
    <w:rsid w:val="00877E4F"/>
    <w:rsid w:val="0088016D"/>
    <w:rsid w:val="00880846"/>
    <w:rsid w:val="00881BF0"/>
    <w:rsid w:val="0088272E"/>
    <w:rsid w:val="008828A8"/>
    <w:rsid w:val="00882BE7"/>
    <w:rsid w:val="00885BEF"/>
    <w:rsid w:val="008869D2"/>
    <w:rsid w:val="00886F1F"/>
    <w:rsid w:val="0089095E"/>
    <w:rsid w:val="00893B05"/>
    <w:rsid w:val="0089540C"/>
    <w:rsid w:val="00895D2A"/>
    <w:rsid w:val="00896501"/>
    <w:rsid w:val="008979C7"/>
    <w:rsid w:val="008A0A3A"/>
    <w:rsid w:val="008A2823"/>
    <w:rsid w:val="008A2A60"/>
    <w:rsid w:val="008A36E2"/>
    <w:rsid w:val="008A37CD"/>
    <w:rsid w:val="008A4422"/>
    <w:rsid w:val="008A51F2"/>
    <w:rsid w:val="008A62BE"/>
    <w:rsid w:val="008A788D"/>
    <w:rsid w:val="008B0C8B"/>
    <w:rsid w:val="008B13BB"/>
    <w:rsid w:val="008B26F2"/>
    <w:rsid w:val="008B51CC"/>
    <w:rsid w:val="008C1F89"/>
    <w:rsid w:val="008C645F"/>
    <w:rsid w:val="008C6AA6"/>
    <w:rsid w:val="008C7B3D"/>
    <w:rsid w:val="008D093E"/>
    <w:rsid w:val="008D1389"/>
    <w:rsid w:val="008D1A9C"/>
    <w:rsid w:val="008D4800"/>
    <w:rsid w:val="008D498D"/>
    <w:rsid w:val="008D5030"/>
    <w:rsid w:val="008D529C"/>
    <w:rsid w:val="008D7435"/>
    <w:rsid w:val="008D78DB"/>
    <w:rsid w:val="008D7DF1"/>
    <w:rsid w:val="008E0126"/>
    <w:rsid w:val="008E43C6"/>
    <w:rsid w:val="008E462B"/>
    <w:rsid w:val="008E4831"/>
    <w:rsid w:val="008E491F"/>
    <w:rsid w:val="008E5761"/>
    <w:rsid w:val="008F027D"/>
    <w:rsid w:val="008F1CA8"/>
    <w:rsid w:val="008F2376"/>
    <w:rsid w:val="008F5235"/>
    <w:rsid w:val="008F691B"/>
    <w:rsid w:val="008F6FBF"/>
    <w:rsid w:val="008F786C"/>
    <w:rsid w:val="009008DF"/>
    <w:rsid w:val="0090185B"/>
    <w:rsid w:val="00904437"/>
    <w:rsid w:val="00905745"/>
    <w:rsid w:val="00906F6C"/>
    <w:rsid w:val="00910CB9"/>
    <w:rsid w:val="009123E7"/>
    <w:rsid w:val="00912542"/>
    <w:rsid w:val="009141BD"/>
    <w:rsid w:val="00914A3C"/>
    <w:rsid w:val="00914B15"/>
    <w:rsid w:val="00914FA1"/>
    <w:rsid w:val="0091526D"/>
    <w:rsid w:val="00915B48"/>
    <w:rsid w:val="00917468"/>
    <w:rsid w:val="009203D4"/>
    <w:rsid w:val="009223D5"/>
    <w:rsid w:val="009264C8"/>
    <w:rsid w:val="009266D8"/>
    <w:rsid w:val="00926EC7"/>
    <w:rsid w:val="00927048"/>
    <w:rsid w:val="009315D6"/>
    <w:rsid w:val="00931704"/>
    <w:rsid w:val="00933BF6"/>
    <w:rsid w:val="009352DF"/>
    <w:rsid w:val="0093686D"/>
    <w:rsid w:val="009369D2"/>
    <w:rsid w:val="0094336A"/>
    <w:rsid w:val="009453CC"/>
    <w:rsid w:val="0094637F"/>
    <w:rsid w:val="00947C79"/>
    <w:rsid w:val="009508AB"/>
    <w:rsid w:val="00951410"/>
    <w:rsid w:val="00952A2B"/>
    <w:rsid w:val="00952B88"/>
    <w:rsid w:val="00954153"/>
    <w:rsid w:val="009541FF"/>
    <w:rsid w:val="0095618B"/>
    <w:rsid w:val="00957EA8"/>
    <w:rsid w:val="0096265C"/>
    <w:rsid w:val="00963052"/>
    <w:rsid w:val="00963828"/>
    <w:rsid w:val="00965265"/>
    <w:rsid w:val="00967661"/>
    <w:rsid w:val="00970B5B"/>
    <w:rsid w:val="00971F3A"/>
    <w:rsid w:val="00972330"/>
    <w:rsid w:val="00973374"/>
    <w:rsid w:val="00974413"/>
    <w:rsid w:val="00975785"/>
    <w:rsid w:val="00975D94"/>
    <w:rsid w:val="00976F23"/>
    <w:rsid w:val="00977B8F"/>
    <w:rsid w:val="00981C9D"/>
    <w:rsid w:val="009826C7"/>
    <w:rsid w:val="00983525"/>
    <w:rsid w:val="00983A1E"/>
    <w:rsid w:val="009855D6"/>
    <w:rsid w:val="009857B4"/>
    <w:rsid w:val="00986F7E"/>
    <w:rsid w:val="00987B83"/>
    <w:rsid w:val="00987CAA"/>
    <w:rsid w:val="00991956"/>
    <w:rsid w:val="00991D89"/>
    <w:rsid w:val="00992DFC"/>
    <w:rsid w:val="009945FC"/>
    <w:rsid w:val="009976E6"/>
    <w:rsid w:val="00997E67"/>
    <w:rsid w:val="009A1D19"/>
    <w:rsid w:val="009A2341"/>
    <w:rsid w:val="009A3081"/>
    <w:rsid w:val="009A4489"/>
    <w:rsid w:val="009A449F"/>
    <w:rsid w:val="009A4847"/>
    <w:rsid w:val="009A6005"/>
    <w:rsid w:val="009B2A0B"/>
    <w:rsid w:val="009B3678"/>
    <w:rsid w:val="009B4318"/>
    <w:rsid w:val="009B4963"/>
    <w:rsid w:val="009B4A42"/>
    <w:rsid w:val="009B6ACC"/>
    <w:rsid w:val="009C192C"/>
    <w:rsid w:val="009C4F4F"/>
    <w:rsid w:val="009C76D9"/>
    <w:rsid w:val="009C7D7A"/>
    <w:rsid w:val="009D0032"/>
    <w:rsid w:val="009D1DD2"/>
    <w:rsid w:val="009D344B"/>
    <w:rsid w:val="009D473A"/>
    <w:rsid w:val="009D5A96"/>
    <w:rsid w:val="009D6025"/>
    <w:rsid w:val="009E0860"/>
    <w:rsid w:val="009E23A0"/>
    <w:rsid w:val="009E26E2"/>
    <w:rsid w:val="009E284A"/>
    <w:rsid w:val="009E5809"/>
    <w:rsid w:val="009E5AC9"/>
    <w:rsid w:val="009F03C7"/>
    <w:rsid w:val="009F110B"/>
    <w:rsid w:val="009F189C"/>
    <w:rsid w:val="009F4A1C"/>
    <w:rsid w:val="009F5DC1"/>
    <w:rsid w:val="00A01814"/>
    <w:rsid w:val="00A0204E"/>
    <w:rsid w:val="00A020D8"/>
    <w:rsid w:val="00A02F1D"/>
    <w:rsid w:val="00A03D5E"/>
    <w:rsid w:val="00A042F2"/>
    <w:rsid w:val="00A0600C"/>
    <w:rsid w:val="00A079C9"/>
    <w:rsid w:val="00A07AFB"/>
    <w:rsid w:val="00A10FD4"/>
    <w:rsid w:val="00A114C4"/>
    <w:rsid w:val="00A11B15"/>
    <w:rsid w:val="00A123F0"/>
    <w:rsid w:val="00A1331B"/>
    <w:rsid w:val="00A16158"/>
    <w:rsid w:val="00A161B2"/>
    <w:rsid w:val="00A16572"/>
    <w:rsid w:val="00A16CB4"/>
    <w:rsid w:val="00A212F9"/>
    <w:rsid w:val="00A23DC5"/>
    <w:rsid w:val="00A240E3"/>
    <w:rsid w:val="00A24251"/>
    <w:rsid w:val="00A248EA"/>
    <w:rsid w:val="00A2721D"/>
    <w:rsid w:val="00A31C57"/>
    <w:rsid w:val="00A34898"/>
    <w:rsid w:val="00A34BDB"/>
    <w:rsid w:val="00A366BC"/>
    <w:rsid w:val="00A3710D"/>
    <w:rsid w:val="00A414C3"/>
    <w:rsid w:val="00A42850"/>
    <w:rsid w:val="00A44FBF"/>
    <w:rsid w:val="00A47EAC"/>
    <w:rsid w:val="00A50421"/>
    <w:rsid w:val="00A506B1"/>
    <w:rsid w:val="00A50BB4"/>
    <w:rsid w:val="00A50E13"/>
    <w:rsid w:val="00A50F82"/>
    <w:rsid w:val="00A51707"/>
    <w:rsid w:val="00A52FCA"/>
    <w:rsid w:val="00A535F4"/>
    <w:rsid w:val="00A551F5"/>
    <w:rsid w:val="00A5551D"/>
    <w:rsid w:val="00A55989"/>
    <w:rsid w:val="00A56A2A"/>
    <w:rsid w:val="00A57004"/>
    <w:rsid w:val="00A63DDF"/>
    <w:rsid w:val="00A6435B"/>
    <w:rsid w:val="00A645DB"/>
    <w:rsid w:val="00A65419"/>
    <w:rsid w:val="00A658AB"/>
    <w:rsid w:val="00A70AAE"/>
    <w:rsid w:val="00A72415"/>
    <w:rsid w:val="00A74C3A"/>
    <w:rsid w:val="00A75DC6"/>
    <w:rsid w:val="00A77F75"/>
    <w:rsid w:val="00A80425"/>
    <w:rsid w:val="00A80B09"/>
    <w:rsid w:val="00A80E50"/>
    <w:rsid w:val="00A830D0"/>
    <w:rsid w:val="00A83E2A"/>
    <w:rsid w:val="00A84003"/>
    <w:rsid w:val="00A84140"/>
    <w:rsid w:val="00A8449F"/>
    <w:rsid w:val="00A84A0E"/>
    <w:rsid w:val="00A92724"/>
    <w:rsid w:val="00A92AF6"/>
    <w:rsid w:val="00A93237"/>
    <w:rsid w:val="00A946D8"/>
    <w:rsid w:val="00A94B91"/>
    <w:rsid w:val="00AA1403"/>
    <w:rsid w:val="00AA2787"/>
    <w:rsid w:val="00AA4124"/>
    <w:rsid w:val="00AA477C"/>
    <w:rsid w:val="00AA6625"/>
    <w:rsid w:val="00AA6FEC"/>
    <w:rsid w:val="00AA764B"/>
    <w:rsid w:val="00AA7FBB"/>
    <w:rsid w:val="00AB0AEE"/>
    <w:rsid w:val="00AB2887"/>
    <w:rsid w:val="00AB51BC"/>
    <w:rsid w:val="00AB6715"/>
    <w:rsid w:val="00AB6A45"/>
    <w:rsid w:val="00AB6B3B"/>
    <w:rsid w:val="00AB724E"/>
    <w:rsid w:val="00AB759E"/>
    <w:rsid w:val="00AB76A9"/>
    <w:rsid w:val="00AC1D4C"/>
    <w:rsid w:val="00AC55A7"/>
    <w:rsid w:val="00AC6235"/>
    <w:rsid w:val="00AC67F9"/>
    <w:rsid w:val="00AC685F"/>
    <w:rsid w:val="00AC6B84"/>
    <w:rsid w:val="00AC7268"/>
    <w:rsid w:val="00AC738A"/>
    <w:rsid w:val="00AC76C1"/>
    <w:rsid w:val="00AD0E09"/>
    <w:rsid w:val="00AD11D6"/>
    <w:rsid w:val="00AD290D"/>
    <w:rsid w:val="00AD4943"/>
    <w:rsid w:val="00AD7902"/>
    <w:rsid w:val="00AE08CD"/>
    <w:rsid w:val="00AE22E7"/>
    <w:rsid w:val="00AE2910"/>
    <w:rsid w:val="00AE33BA"/>
    <w:rsid w:val="00AE3A68"/>
    <w:rsid w:val="00AE5FD3"/>
    <w:rsid w:val="00AF07DA"/>
    <w:rsid w:val="00AF0EEF"/>
    <w:rsid w:val="00AF1FAF"/>
    <w:rsid w:val="00AF2604"/>
    <w:rsid w:val="00AF2C80"/>
    <w:rsid w:val="00AF3515"/>
    <w:rsid w:val="00AF6E6E"/>
    <w:rsid w:val="00AF7DFB"/>
    <w:rsid w:val="00B014D3"/>
    <w:rsid w:val="00B03597"/>
    <w:rsid w:val="00B05203"/>
    <w:rsid w:val="00B05530"/>
    <w:rsid w:val="00B068EE"/>
    <w:rsid w:val="00B069B9"/>
    <w:rsid w:val="00B076D1"/>
    <w:rsid w:val="00B07706"/>
    <w:rsid w:val="00B13714"/>
    <w:rsid w:val="00B13CD3"/>
    <w:rsid w:val="00B13E6F"/>
    <w:rsid w:val="00B14F23"/>
    <w:rsid w:val="00B1551B"/>
    <w:rsid w:val="00B15A40"/>
    <w:rsid w:val="00B15AF8"/>
    <w:rsid w:val="00B24C0F"/>
    <w:rsid w:val="00B25940"/>
    <w:rsid w:val="00B25CAF"/>
    <w:rsid w:val="00B31962"/>
    <w:rsid w:val="00B34217"/>
    <w:rsid w:val="00B343FD"/>
    <w:rsid w:val="00B35165"/>
    <w:rsid w:val="00B35999"/>
    <w:rsid w:val="00B35FE4"/>
    <w:rsid w:val="00B426D2"/>
    <w:rsid w:val="00B45236"/>
    <w:rsid w:val="00B468F2"/>
    <w:rsid w:val="00B46FDC"/>
    <w:rsid w:val="00B475DA"/>
    <w:rsid w:val="00B5017C"/>
    <w:rsid w:val="00B5431C"/>
    <w:rsid w:val="00B559B8"/>
    <w:rsid w:val="00B55E85"/>
    <w:rsid w:val="00B57830"/>
    <w:rsid w:val="00B603EB"/>
    <w:rsid w:val="00B613A3"/>
    <w:rsid w:val="00B62EBA"/>
    <w:rsid w:val="00B63147"/>
    <w:rsid w:val="00B6453C"/>
    <w:rsid w:val="00B64C22"/>
    <w:rsid w:val="00B65799"/>
    <w:rsid w:val="00B658E6"/>
    <w:rsid w:val="00B65994"/>
    <w:rsid w:val="00B67369"/>
    <w:rsid w:val="00B673E2"/>
    <w:rsid w:val="00B72282"/>
    <w:rsid w:val="00B77569"/>
    <w:rsid w:val="00B77579"/>
    <w:rsid w:val="00B80246"/>
    <w:rsid w:val="00B81A99"/>
    <w:rsid w:val="00B8292F"/>
    <w:rsid w:val="00B83127"/>
    <w:rsid w:val="00B83C96"/>
    <w:rsid w:val="00B86CB5"/>
    <w:rsid w:val="00B87D0E"/>
    <w:rsid w:val="00B90E41"/>
    <w:rsid w:val="00B92873"/>
    <w:rsid w:val="00B942C9"/>
    <w:rsid w:val="00B95D2A"/>
    <w:rsid w:val="00B96B9D"/>
    <w:rsid w:val="00B972E7"/>
    <w:rsid w:val="00BA0E0D"/>
    <w:rsid w:val="00BA1989"/>
    <w:rsid w:val="00BA5FA4"/>
    <w:rsid w:val="00BA6DDA"/>
    <w:rsid w:val="00BA7428"/>
    <w:rsid w:val="00BA7769"/>
    <w:rsid w:val="00BB0FBC"/>
    <w:rsid w:val="00BB26D1"/>
    <w:rsid w:val="00BB2812"/>
    <w:rsid w:val="00BB4C3F"/>
    <w:rsid w:val="00BB51F7"/>
    <w:rsid w:val="00BB666F"/>
    <w:rsid w:val="00BB70A9"/>
    <w:rsid w:val="00BB72FD"/>
    <w:rsid w:val="00BB7A47"/>
    <w:rsid w:val="00BC07FA"/>
    <w:rsid w:val="00BC0912"/>
    <w:rsid w:val="00BD1F40"/>
    <w:rsid w:val="00BD4753"/>
    <w:rsid w:val="00BD5356"/>
    <w:rsid w:val="00BD5BDF"/>
    <w:rsid w:val="00BD63B3"/>
    <w:rsid w:val="00BE2630"/>
    <w:rsid w:val="00BE2B12"/>
    <w:rsid w:val="00BE2B42"/>
    <w:rsid w:val="00BE48B5"/>
    <w:rsid w:val="00BE4C88"/>
    <w:rsid w:val="00BE57E9"/>
    <w:rsid w:val="00BE66EC"/>
    <w:rsid w:val="00BE6A51"/>
    <w:rsid w:val="00BE75DE"/>
    <w:rsid w:val="00BF0692"/>
    <w:rsid w:val="00BF0800"/>
    <w:rsid w:val="00BF2265"/>
    <w:rsid w:val="00BF2F57"/>
    <w:rsid w:val="00BF454A"/>
    <w:rsid w:val="00BF5FE4"/>
    <w:rsid w:val="00BF63E0"/>
    <w:rsid w:val="00BF7AF6"/>
    <w:rsid w:val="00C0204B"/>
    <w:rsid w:val="00C02AF8"/>
    <w:rsid w:val="00C03285"/>
    <w:rsid w:val="00C03E9C"/>
    <w:rsid w:val="00C04352"/>
    <w:rsid w:val="00C04772"/>
    <w:rsid w:val="00C04A1F"/>
    <w:rsid w:val="00C053D6"/>
    <w:rsid w:val="00C06C5B"/>
    <w:rsid w:val="00C11278"/>
    <w:rsid w:val="00C11E52"/>
    <w:rsid w:val="00C131C9"/>
    <w:rsid w:val="00C13D22"/>
    <w:rsid w:val="00C141B3"/>
    <w:rsid w:val="00C1472C"/>
    <w:rsid w:val="00C1684D"/>
    <w:rsid w:val="00C204C0"/>
    <w:rsid w:val="00C206B6"/>
    <w:rsid w:val="00C20885"/>
    <w:rsid w:val="00C20FC2"/>
    <w:rsid w:val="00C218D3"/>
    <w:rsid w:val="00C23D0C"/>
    <w:rsid w:val="00C24493"/>
    <w:rsid w:val="00C30451"/>
    <w:rsid w:val="00C31392"/>
    <w:rsid w:val="00C3643D"/>
    <w:rsid w:val="00C37568"/>
    <w:rsid w:val="00C40398"/>
    <w:rsid w:val="00C407CD"/>
    <w:rsid w:val="00C411D0"/>
    <w:rsid w:val="00C4147E"/>
    <w:rsid w:val="00C4204F"/>
    <w:rsid w:val="00C426AB"/>
    <w:rsid w:val="00C437DE"/>
    <w:rsid w:val="00C4571E"/>
    <w:rsid w:val="00C46583"/>
    <w:rsid w:val="00C46855"/>
    <w:rsid w:val="00C476E5"/>
    <w:rsid w:val="00C479E6"/>
    <w:rsid w:val="00C51C96"/>
    <w:rsid w:val="00C57708"/>
    <w:rsid w:val="00C57DA4"/>
    <w:rsid w:val="00C634D1"/>
    <w:rsid w:val="00C65945"/>
    <w:rsid w:val="00C65C9B"/>
    <w:rsid w:val="00C66916"/>
    <w:rsid w:val="00C71B84"/>
    <w:rsid w:val="00C72F3F"/>
    <w:rsid w:val="00C748CD"/>
    <w:rsid w:val="00C74AEA"/>
    <w:rsid w:val="00C75B97"/>
    <w:rsid w:val="00C77954"/>
    <w:rsid w:val="00C80347"/>
    <w:rsid w:val="00C8288A"/>
    <w:rsid w:val="00C8293D"/>
    <w:rsid w:val="00C83378"/>
    <w:rsid w:val="00C84D00"/>
    <w:rsid w:val="00C853BD"/>
    <w:rsid w:val="00C8574E"/>
    <w:rsid w:val="00C863D7"/>
    <w:rsid w:val="00C8772B"/>
    <w:rsid w:val="00C912D4"/>
    <w:rsid w:val="00C91548"/>
    <w:rsid w:val="00C91713"/>
    <w:rsid w:val="00C91C29"/>
    <w:rsid w:val="00C93F77"/>
    <w:rsid w:val="00C95476"/>
    <w:rsid w:val="00C971A9"/>
    <w:rsid w:val="00C97B48"/>
    <w:rsid w:val="00CA1CA7"/>
    <w:rsid w:val="00CA2E93"/>
    <w:rsid w:val="00CA5ECB"/>
    <w:rsid w:val="00CA6D4D"/>
    <w:rsid w:val="00CA7FD5"/>
    <w:rsid w:val="00CB0301"/>
    <w:rsid w:val="00CB04CD"/>
    <w:rsid w:val="00CB119D"/>
    <w:rsid w:val="00CB1977"/>
    <w:rsid w:val="00CB2547"/>
    <w:rsid w:val="00CB2F5A"/>
    <w:rsid w:val="00CB5984"/>
    <w:rsid w:val="00CC002C"/>
    <w:rsid w:val="00CC00E6"/>
    <w:rsid w:val="00CC03DA"/>
    <w:rsid w:val="00CC0F7D"/>
    <w:rsid w:val="00CC16FA"/>
    <w:rsid w:val="00CD003E"/>
    <w:rsid w:val="00CD146D"/>
    <w:rsid w:val="00CD3965"/>
    <w:rsid w:val="00CD3EEB"/>
    <w:rsid w:val="00CD52D2"/>
    <w:rsid w:val="00CD6ECA"/>
    <w:rsid w:val="00CD6FB8"/>
    <w:rsid w:val="00CE0343"/>
    <w:rsid w:val="00CE29E8"/>
    <w:rsid w:val="00CE3030"/>
    <w:rsid w:val="00CE3410"/>
    <w:rsid w:val="00CE356A"/>
    <w:rsid w:val="00CE3BEF"/>
    <w:rsid w:val="00CE52D2"/>
    <w:rsid w:val="00CE5546"/>
    <w:rsid w:val="00CE6CC1"/>
    <w:rsid w:val="00CF27A7"/>
    <w:rsid w:val="00CF2C12"/>
    <w:rsid w:val="00CF37D2"/>
    <w:rsid w:val="00CF4D8C"/>
    <w:rsid w:val="00CF6349"/>
    <w:rsid w:val="00CF6B41"/>
    <w:rsid w:val="00CF74D2"/>
    <w:rsid w:val="00D0096B"/>
    <w:rsid w:val="00D00D73"/>
    <w:rsid w:val="00D01670"/>
    <w:rsid w:val="00D02328"/>
    <w:rsid w:val="00D0275A"/>
    <w:rsid w:val="00D035B5"/>
    <w:rsid w:val="00D05EBD"/>
    <w:rsid w:val="00D0665F"/>
    <w:rsid w:val="00D066A1"/>
    <w:rsid w:val="00D06ED8"/>
    <w:rsid w:val="00D1180D"/>
    <w:rsid w:val="00D12A38"/>
    <w:rsid w:val="00D130DF"/>
    <w:rsid w:val="00D132D4"/>
    <w:rsid w:val="00D156CD"/>
    <w:rsid w:val="00D17EA0"/>
    <w:rsid w:val="00D2165E"/>
    <w:rsid w:val="00D216E4"/>
    <w:rsid w:val="00D22F13"/>
    <w:rsid w:val="00D24114"/>
    <w:rsid w:val="00D24210"/>
    <w:rsid w:val="00D245B8"/>
    <w:rsid w:val="00D2623E"/>
    <w:rsid w:val="00D26F44"/>
    <w:rsid w:val="00D27357"/>
    <w:rsid w:val="00D300F4"/>
    <w:rsid w:val="00D3040A"/>
    <w:rsid w:val="00D3067B"/>
    <w:rsid w:val="00D325B1"/>
    <w:rsid w:val="00D34DF4"/>
    <w:rsid w:val="00D361A4"/>
    <w:rsid w:val="00D403F6"/>
    <w:rsid w:val="00D406E2"/>
    <w:rsid w:val="00D44366"/>
    <w:rsid w:val="00D46220"/>
    <w:rsid w:val="00D51B7F"/>
    <w:rsid w:val="00D51E42"/>
    <w:rsid w:val="00D52D9B"/>
    <w:rsid w:val="00D545F7"/>
    <w:rsid w:val="00D5570E"/>
    <w:rsid w:val="00D57050"/>
    <w:rsid w:val="00D609F4"/>
    <w:rsid w:val="00D61573"/>
    <w:rsid w:val="00D6253E"/>
    <w:rsid w:val="00D626BC"/>
    <w:rsid w:val="00D660AD"/>
    <w:rsid w:val="00D66551"/>
    <w:rsid w:val="00D66E43"/>
    <w:rsid w:val="00D70061"/>
    <w:rsid w:val="00D717CE"/>
    <w:rsid w:val="00D71E36"/>
    <w:rsid w:val="00D72E5F"/>
    <w:rsid w:val="00D731D0"/>
    <w:rsid w:val="00D743D5"/>
    <w:rsid w:val="00D74974"/>
    <w:rsid w:val="00D75028"/>
    <w:rsid w:val="00D75E24"/>
    <w:rsid w:val="00D7640E"/>
    <w:rsid w:val="00D76C9F"/>
    <w:rsid w:val="00D80D26"/>
    <w:rsid w:val="00D812AF"/>
    <w:rsid w:val="00D83F6F"/>
    <w:rsid w:val="00D84CD1"/>
    <w:rsid w:val="00D8513D"/>
    <w:rsid w:val="00D85203"/>
    <w:rsid w:val="00D905A1"/>
    <w:rsid w:val="00D929D9"/>
    <w:rsid w:val="00D940AD"/>
    <w:rsid w:val="00D97B89"/>
    <w:rsid w:val="00DA171B"/>
    <w:rsid w:val="00DA18CA"/>
    <w:rsid w:val="00DA2450"/>
    <w:rsid w:val="00DA251C"/>
    <w:rsid w:val="00DA25AE"/>
    <w:rsid w:val="00DA27F5"/>
    <w:rsid w:val="00DA48F1"/>
    <w:rsid w:val="00DA5336"/>
    <w:rsid w:val="00DA5FA0"/>
    <w:rsid w:val="00DA67CA"/>
    <w:rsid w:val="00DB0A41"/>
    <w:rsid w:val="00DB0D58"/>
    <w:rsid w:val="00DB2D20"/>
    <w:rsid w:val="00DB35E4"/>
    <w:rsid w:val="00DB39A0"/>
    <w:rsid w:val="00DC2437"/>
    <w:rsid w:val="00DC68D2"/>
    <w:rsid w:val="00DD0FF1"/>
    <w:rsid w:val="00DD1271"/>
    <w:rsid w:val="00DD14BA"/>
    <w:rsid w:val="00DD1D8A"/>
    <w:rsid w:val="00DD20BA"/>
    <w:rsid w:val="00DD234D"/>
    <w:rsid w:val="00DD3B57"/>
    <w:rsid w:val="00DD5B5D"/>
    <w:rsid w:val="00DD5E70"/>
    <w:rsid w:val="00DD6FCD"/>
    <w:rsid w:val="00DD7532"/>
    <w:rsid w:val="00DE138B"/>
    <w:rsid w:val="00DE195F"/>
    <w:rsid w:val="00DE2880"/>
    <w:rsid w:val="00DE2E5C"/>
    <w:rsid w:val="00DE4C53"/>
    <w:rsid w:val="00DE6419"/>
    <w:rsid w:val="00DE6AA1"/>
    <w:rsid w:val="00DF2A50"/>
    <w:rsid w:val="00DF37EC"/>
    <w:rsid w:val="00DF41ED"/>
    <w:rsid w:val="00DF4C39"/>
    <w:rsid w:val="00DF5B8E"/>
    <w:rsid w:val="00DF6CFB"/>
    <w:rsid w:val="00DF7C80"/>
    <w:rsid w:val="00E040F3"/>
    <w:rsid w:val="00E04E2E"/>
    <w:rsid w:val="00E04F20"/>
    <w:rsid w:val="00E07D99"/>
    <w:rsid w:val="00E1061E"/>
    <w:rsid w:val="00E11EB0"/>
    <w:rsid w:val="00E1377E"/>
    <w:rsid w:val="00E1576B"/>
    <w:rsid w:val="00E175EA"/>
    <w:rsid w:val="00E17634"/>
    <w:rsid w:val="00E17843"/>
    <w:rsid w:val="00E2095D"/>
    <w:rsid w:val="00E20E94"/>
    <w:rsid w:val="00E22432"/>
    <w:rsid w:val="00E243D2"/>
    <w:rsid w:val="00E25809"/>
    <w:rsid w:val="00E26941"/>
    <w:rsid w:val="00E27366"/>
    <w:rsid w:val="00E30417"/>
    <w:rsid w:val="00E308F6"/>
    <w:rsid w:val="00E321BA"/>
    <w:rsid w:val="00E328E8"/>
    <w:rsid w:val="00E34AA3"/>
    <w:rsid w:val="00E35537"/>
    <w:rsid w:val="00E35F3C"/>
    <w:rsid w:val="00E3740A"/>
    <w:rsid w:val="00E42005"/>
    <w:rsid w:val="00E44749"/>
    <w:rsid w:val="00E45F56"/>
    <w:rsid w:val="00E46EA8"/>
    <w:rsid w:val="00E50E04"/>
    <w:rsid w:val="00E545A4"/>
    <w:rsid w:val="00E54DC2"/>
    <w:rsid w:val="00E56726"/>
    <w:rsid w:val="00E57542"/>
    <w:rsid w:val="00E627C5"/>
    <w:rsid w:val="00E634B2"/>
    <w:rsid w:val="00E64F53"/>
    <w:rsid w:val="00E65F9F"/>
    <w:rsid w:val="00E67499"/>
    <w:rsid w:val="00E67991"/>
    <w:rsid w:val="00E67C48"/>
    <w:rsid w:val="00E70410"/>
    <w:rsid w:val="00E725D0"/>
    <w:rsid w:val="00E7429D"/>
    <w:rsid w:val="00E74BB1"/>
    <w:rsid w:val="00E75BB1"/>
    <w:rsid w:val="00E768C0"/>
    <w:rsid w:val="00E8023B"/>
    <w:rsid w:val="00E81312"/>
    <w:rsid w:val="00E82D33"/>
    <w:rsid w:val="00E82F91"/>
    <w:rsid w:val="00E833D7"/>
    <w:rsid w:val="00E836FB"/>
    <w:rsid w:val="00E85746"/>
    <w:rsid w:val="00E858D3"/>
    <w:rsid w:val="00E85F2F"/>
    <w:rsid w:val="00E8714D"/>
    <w:rsid w:val="00E879F2"/>
    <w:rsid w:val="00E914BA"/>
    <w:rsid w:val="00E9185C"/>
    <w:rsid w:val="00E91F7F"/>
    <w:rsid w:val="00E92870"/>
    <w:rsid w:val="00E94766"/>
    <w:rsid w:val="00E956C4"/>
    <w:rsid w:val="00E95C6A"/>
    <w:rsid w:val="00E96FAC"/>
    <w:rsid w:val="00E974DE"/>
    <w:rsid w:val="00E97A38"/>
    <w:rsid w:val="00EA51DF"/>
    <w:rsid w:val="00EA683F"/>
    <w:rsid w:val="00EA784E"/>
    <w:rsid w:val="00EB15A1"/>
    <w:rsid w:val="00EB38E4"/>
    <w:rsid w:val="00EB3E62"/>
    <w:rsid w:val="00EB3E6A"/>
    <w:rsid w:val="00EB4217"/>
    <w:rsid w:val="00EB6422"/>
    <w:rsid w:val="00EB67EF"/>
    <w:rsid w:val="00EB70D3"/>
    <w:rsid w:val="00EB7128"/>
    <w:rsid w:val="00EC0084"/>
    <w:rsid w:val="00EC206F"/>
    <w:rsid w:val="00EC2D76"/>
    <w:rsid w:val="00EC41DE"/>
    <w:rsid w:val="00EC4294"/>
    <w:rsid w:val="00EC430E"/>
    <w:rsid w:val="00EC5408"/>
    <w:rsid w:val="00EC5867"/>
    <w:rsid w:val="00EC5AFD"/>
    <w:rsid w:val="00ED0CE3"/>
    <w:rsid w:val="00ED2BBD"/>
    <w:rsid w:val="00ED4463"/>
    <w:rsid w:val="00ED6756"/>
    <w:rsid w:val="00ED79C8"/>
    <w:rsid w:val="00EE1F51"/>
    <w:rsid w:val="00EE268F"/>
    <w:rsid w:val="00EE3C4D"/>
    <w:rsid w:val="00EE48BB"/>
    <w:rsid w:val="00EE4F72"/>
    <w:rsid w:val="00EE584B"/>
    <w:rsid w:val="00EE79E1"/>
    <w:rsid w:val="00EF3DD4"/>
    <w:rsid w:val="00EF3ED2"/>
    <w:rsid w:val="00EF4065"/>
    <w:rsid w:val="00EF5797"/>
    <w:rsid w:val="00EF64E1"/>
    <w:rsid w:val="00EF7738"/>
    <w:rsid w:val="00F012B8"/>
    <w:rsid w:val="00F01A16"/>
    <w:rsid w:val="00F0222B"/>
    <w:rsid w:val="00F023B0"/>
    <w:rsid w:val="00F02A56"/>
    <w:rsid w:val="00F02ADF"/>
    <w:rsid w:val="00F04542"/>
    <w:rsid w:val="00F04FA7"/>
    <w:rsid w:val="00F05FAF"/>
    <w:rsid w:val="00F0675D"/>
    <w:rsid w:val="00F07139"/>
    <w:rsid w:val="00F115B2"/>
    <w:rsid w:val="00F115B9"/>
    <w:rsid w:val="00F11747"/>
    <w:rsid w:val="00F11D2C"/>
    <w:rsid w:val="00F12CA5"/>
    <w:rsid w:val="00F13112"/>
    <w:rsid w:val="00F154B0"/>
    <w:rsid w:val="00F20A60"/>
    <w:rsid w:val="00F21D29"/>
    <w:rsid w:val="00F22A1D"/>
    <w:rsid w:val="00F24589"/>
    <w:rsid w:val="00F24D26"/>
    <w:rsid w:val="00F27238"/>
    <w:rsid w:val="00F27A5A"/>
    <w:rsid w:val="00F3099B"/>
    <w:rsid w:val="00F31375"/>
    <w:rsid w:val="00F33177"/>
    <w:rsid w:val="00F337CB"/>
    <w:rsid w:val="00F34068"/>
    <w:rsid w:val="00F3548E"/>
    <w:rsid w:val="00F3653F"/>
    <w:rsid w:val="00F367BA"/>
    <w:rsid w:val="00F37432"/>
    <w:rsid w:val="00F376FE"/>
    <w:rsid w:val="00F378E4"/>
    <w:rsid w:val="00F37CC3"/>
    <w:rsid w:val="00F41368"/>
    <w:rsid w:val="00F46EFF"/>
    <w:rsid w:val="00F46FBD"/>
    <w:rsid w:val="00F477B7"/>
    <w:rsid w:val="00F5033A"/>
    <w:rsid w:val="00F504B9"/>
    <w:rsid w:val="00F51DD2"/>
    <w:rsid w:val="00F52014"/>
    <w:rsid w:val="00F524C7"/>
    <w:rsid w:val="00F524E7"/>
    <w:rsid w:val="00F52EF1"/>
    <w:rsid w:val="00F5368E"/>
    <w:rsid w:val="00F555E1"/>
    <w:rsid w:val="00F55BBE"/>
    <w:rsid w:val="00F60038"/>
    <w:rsid w:val="00F608D0"/>
    <w:rsid w:val="00F62151"/>
    <w:rsid w:val="00F634C7"/>
    <w:rsid w:val="00F663C1"/>
    <w:rsid w:val="00F67B00"/>
    <w:rsid w:val="00F719FC"/>
    <w:rsid w:val="00F73277"/>
    <w:rsid w:val="00F7414C"/>
    <w:rsid w:val="00F74359"/>
    <w:rsid w:val="00F745FF"/>
    <w:rsid w:val="00F74B3A"/>
    <w:rsid w:val="00F7567E"/>
    <w:rsid w:val="00F77DA6"/>
    <w:rsid w:val="00F8108C"/>
    <w:rsid w:val="00F8130B"/>
    <w:rsid w:val="00F82028"/>
    <w:rsid w:val="00F82A58"/>
    <w:rsid w:val="00F84366"/>
    <w:rsid w:val="00F85414"/>
    <w:rsid w:val="00F85702"/>
    <w:rsid w:val="00F85A3D"/>
    <w:rsid w:val="00F90693"/>
    <w:rsid w:val="00F917D9"/>
    <w:rsid w:val="00F932B7"/>
    <w:rsid w:val="00F93326"/>
    <w:rsid w:val="00F94FE3"/>
    <w:rsid w:val="00F95048"/>
    <w:rsid w:val="00F95A8B"/>
    <w:rsid w:val="00F9732D"/>
    <w:rsid w:val="00F97564"/>
    <w:rsid w:val="00FA0547"/>
    <w:rsid w:val="00FA0D44"/>
    <w:rsid w:val="00FA1FE6"/>
    <w:rsid w:val="00FA2464"/>
    <w:rsid w:val="00FA3239"/>
    <w:rsid w:val="00FA32B4"/>
    <w:rsid w:val="00FA36CA"/>
    <w:rsid w:val="00FA4075"/>
    <w:rsid w:val="00FA4D8C"/>
    <w:rsid w:val="00FA51CB"/>
    <w:rsid w:val="00FA60B4"/>
    <w:rsid w:val="00FA7389"/>
    <w:rsid w:val="00FB0611"/>
    <w:rsid w:val="00FB0FA5"/>
    <w:rsid w:val="00FB4AC4"/>
    <w:rsid w:val="00FB7881"/>
    <w:rsid w:val="00FB7A01"/>
    <w:rsid w:val="00FC05CE"/>
    <w:rsid w:val="00FC3925"/>
    <w:rsid w:val="00FC489B"/>
    <w:rsid w:val="00FC50C8"/>
    <w:rsid w:val="00FC55CE"/>
    <w:rsid w:val="00FC7039"/>
    <w:rsid w:val="00FC7603"/>
    <w:rsid w:val="00FC7A54"/>
    <w:rsid w:val="00FD01E5"/>
    <w:rsid w:val="00FD17AE"/>
    <w:rsid w:val="00FD1C17"/>
    <w:rsid w:val="00FD2D1D"/>
    <w:rsid w:val="00FD4676"/>
    <w:rsid w:val="00FD4792"/>
    <w:rsid w:val="00FD557B"/>
    <w:rsid w:val="00FD5DDB"/>
    <w:rsid w:val="00FD617F"/>
    <w:rsid w:val="00FD6D29"/>
    <w:rsid w:val="00FE03C0"/>
    <w:rsid w:val="00FE13BD"/>
    <w:rsid w:val="00FE1DCE"/>
    <w:rsid w:val="00FE275B"/>
    <w:rsid w:val="00FE430C"/>
    <w:rsid w:val="00FE5801"/>
    <w:rsid w:val="00FF159F"/>
    <w:rsid w:val="00FF340A"/>
    <w:rsid w:val="00FF3ECF"/>
    <w:rsid w:val="00FF4191"/>
    <w:rsid w:val="00FF5027"/>
    <w:rsid w:val="00FF5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next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  <w:style w:type="paragraph" w:styleId="Revisin">
    <w:name w:val="Revision"/>
    <w:hidden/>
    <w:uiPriority w:val="99"/>
    <w:semiHidden/>
    <w:rsid w:val="0033258E"/>
    <w:rPr>
      <w:rFonts w:ascii="Arial" w:hAnsi="Arial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next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  <w:style w:type="paragraph" w:styleId="Revisin">
    <w:name w:val="Revision"/>
    <w:hidden/>
    <w:uiPriority w:val="99"/>
    <w:semiHidden/>
    <w:rsid w:val="0033258E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74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67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96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70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7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9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25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0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3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7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17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93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6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5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1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92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5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7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49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8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8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2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14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23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2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00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5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9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6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76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35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02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05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8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00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5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46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1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4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8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40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670880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7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839238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53047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733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026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74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5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97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86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42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49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0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09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2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0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60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71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44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53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24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1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1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08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9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8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02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4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8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01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7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6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7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5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7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80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1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2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4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43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8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4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9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3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5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10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8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1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9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8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14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04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62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64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9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28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90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57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6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18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737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8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3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60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95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22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2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4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76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37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49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9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46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3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7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2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2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90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9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98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4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97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9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02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05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1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6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35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36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3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11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55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69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85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20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74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60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64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8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77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28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03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208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10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40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48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30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7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215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31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82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17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47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06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03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84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54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901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126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15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95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19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74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44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56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04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27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08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56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57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84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90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78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74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51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03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64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3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0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09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2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41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43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0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5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2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7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35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55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63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54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98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20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7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10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230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019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0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7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35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830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05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65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12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54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95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42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4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78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90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75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86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3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3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99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3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89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167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94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33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0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32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55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60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0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6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3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68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16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47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99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85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15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9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01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25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1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90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57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03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947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22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33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87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73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17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751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35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1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66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593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3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68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80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90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71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43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22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74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71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88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21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43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6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9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75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04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76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3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382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60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22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8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40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7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19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48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653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74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47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96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39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59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4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72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51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02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72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8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4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33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18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961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17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677694">
                  <w:marLeft w:val="0"/>
                  <w:marRight w:val="0"/>
                  <w:marTop w:val="3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95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171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9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35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973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92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529576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860656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338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48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761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66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1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1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18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1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57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30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39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8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9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33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4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38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1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7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2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5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6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6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06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7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0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8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6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33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1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74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5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69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31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7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2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43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2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5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9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9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29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63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95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49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0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8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41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8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16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6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5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07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6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4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2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0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4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0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3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5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2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9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0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5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6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3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0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7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2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83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46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6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4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2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3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98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4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1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6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3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16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3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93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5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94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2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17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78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92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84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8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99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0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30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1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2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0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9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4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5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80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4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6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9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8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5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8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4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1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8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2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0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66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4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7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6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2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0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3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2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9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1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16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1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80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9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8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93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47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05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62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0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8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68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9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4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2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1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9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8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9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9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1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99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6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2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73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16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8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7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9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62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0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0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8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5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6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8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0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9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5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0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71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3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9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8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9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46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01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5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3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02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5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5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9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94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76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23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0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5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64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6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02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99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4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97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3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8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3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1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8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69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8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1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2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48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3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96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3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0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8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9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64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3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3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9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09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1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4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7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6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1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1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55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729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16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67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59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5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1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9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6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7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5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74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4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4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55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15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9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6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4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53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6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3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1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63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7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0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25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30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92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23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8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4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16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3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79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0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07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68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4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1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6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42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44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99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6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6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22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1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73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4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79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37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0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35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0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1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6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1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65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1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8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7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13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409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5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5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7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89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1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36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3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37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23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3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2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0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67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94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75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26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41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8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1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2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6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44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1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4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5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13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3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5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9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0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53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0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9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36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4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3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08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6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7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3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8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79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9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50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5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1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16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13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76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1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1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8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97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1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1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0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1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96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0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80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41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8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12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1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8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3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8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8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72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1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23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21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60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6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4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6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16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6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52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37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8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3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04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2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9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8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5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54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66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9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83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0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38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9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2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4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0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82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5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88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38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0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3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9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9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0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2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0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5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9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8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4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1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2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8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63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7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2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8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53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08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44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8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1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8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3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2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863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2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63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59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29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5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92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0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2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39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2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45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3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3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8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7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3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7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8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54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1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2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7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4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0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6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8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4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36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9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5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5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63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0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31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62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66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43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46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7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38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43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0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7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0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4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95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1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79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0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73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3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0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8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4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4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4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2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4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48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3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726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72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99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88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00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5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21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0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9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4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73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96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0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95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03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2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6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5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3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64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52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26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44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2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93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3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1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94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56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9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7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5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66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7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2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50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62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1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49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4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6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41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2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7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8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4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5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6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5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29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0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22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65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9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77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86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2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4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6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1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17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64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8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2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3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4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26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0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1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5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56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23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7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9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05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2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9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6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1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7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8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8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7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99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5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63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8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3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9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88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26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3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0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8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24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0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85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1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0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54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55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9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36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59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9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57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8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3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1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6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0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4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35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93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5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17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9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5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5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3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92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00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7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3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4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6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6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2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9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9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5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4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58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60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23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02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1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46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60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2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9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jie.eus/" TargetMode="External"/><Relationship Id="rId18" Type="http://schemas.openxmlformats.org/officeDocument/2006/relationships/footer" Target="footer2.xml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header" Target="header4.xml"/><Relationship Id="rId7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9" Type="http://schemas.openxmlformats.org/officeDocument/2006/relationships/image" Target="media/image13.png"/><Relationship Id="rId11" Type="http://schemas.openxmlformats.org/officeDocument/2006/relationships/endnotes" Target="endnotes.xm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image" Target="media/image37.png"/><Relationship Id="rId58" Type="http://schemas.openxmlformats.org/officeDocument/2006/relationships/theme" Target="theme/theme1.xml"/><Relationship Id="rId5" Type="http://schemas.openxmlformats.org/officeDocument/2006/relationships/numbering" Target="numbering.xml"/><Relationship Id="rId19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creativecommons.org/licenses/by-nc-sa/3.0/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footer" Target="footer3.xml"/><Relationship Id="rId8" Type="http://schemas.openxmlformats.org/officeDocument/2006/relationships/settings" Target="settings.xml"/><Relationship Id="rId51" Type="http://schemas.openxmlformats.org/officeDocument/2006/relationships/image" Target="media/image35.png"/><Relationship Id="rId3" Type="http://schemas.openxmlformats.org/officeDocument/2006/relationships/customXml" Target="../customXml/item3.xml"/><Relationship Id="rId12" Type="http://schemas.openxmlformats.org/officeDocument/2006/relationships/hyperlink" Target="http://www.ejie.eus/y79-04/es/contenidos/informacion/metodologia_desarrollo_ejie/es_0212/metodologia_desarrollo.html" TargetMode="External"/><Relationship Id="rId17" Type="http://schemas.openxmlformats.org/officeDocument/2006/relationships/header" Target="header2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20" Type="http://schemas.openxmlformats.org/officeDocument/2006/relationships/image" Target="media/image4.png"/><Relationship Id="rId41" Type="http://schemas.openxmlformats.org/officeDocument/2006/relationships/image" Target="media/image25.png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eader" Target="header1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fontTable" Target="fontTable.xml"/><Relationship Id="rId10" Type="http://schemas.openxmlformats.org/officeDocument/2006/relationships/footnotes" Target="footnotes.xml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image" Target="media/image3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jie.eus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PROYECTO\EJIE172%20-%20Euskera%20Planak\07%20CSI-Construcci&#243;n%20Sistema%20de%20Informaci&#243;n\07.06%20Manual%20de%20usuario\MAU(1.3)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9E50EDB7D4D43B1618EC41E8336BF" ma:contentTypeVersion="9" ma:contentTypeDescription="Crear nuevo documento." ma:contentTypeScope="" ma:versionID="66d6bd2c1dab5f7cfc570e437bbe6e09">
  <xsd:schema xmlns:xsd="http://www.w3.org/2001/XMLSchema" xmlns:xs="http://www.w3.org/2001/XMLSchema" xmlns:p="http://schemas.microsoft.com/office/2006/metadata/properties" xmlns:ns2="0d3bdc54-7bec-4075-99f6-b73edb62470d" xmlns:ns3="2217855d-a1ac-4dad-873a-b7e895bf0f34" targetNamespace="http://schemas.microsoft.com/office/2006/metadata/properties" ma:root="true" ma:fieldsID="1c53256e0b88c81da328d2de48b0e04b" ns2:_="" ns3:_="">
    <xsd:import namespace="0d3bdc54-7bec-4075-99f6-b73edb62470d"/>
    <xsd:import namespace="2217855d-a1ac-4dad-873a-b7e895bf0f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3bdc54-7bec-4075-99f6-b73edb6247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17855d-a1ac-4dad-873a-b7e895bf0f3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848F5E-25A6-438C-9AD9-3CABE0DC832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B17B41D-F242-4392-B39F-F686CBC9ED7C}"/>
</file>

<file path=customXml/itemProps3.xml><?xml version="1.0" encoding="utf-8"?>
<ds:datastoreItem xmlns:ds="http://schemas.openxmlformats.org/officeDocument/2006/customXml" ds:itemID="{F49E9AAB-A358-4D31-BA20-1ECBA1B7C4AE}">
  <ds:schemaRefs>
    <ds:schemaRef ds:uri="http://schemas.microsoft.com/office/infopath/2007/PartnerControl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6944F29B-BB63-4BB5-A81E-08DFA9741B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MAU(1.3).dotx</Template>
  <TotalTime>4646</TotalTime>
  <Pages>37</Pages>
  <Words>3568</Words>
  <Characters>29578</Characters>
  <Application>Microsoft Office Word</Application>
  <DocSecurity>0</DocSecurity>
  <Lines>246</Lines>
  <Paragraphs>66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AB39A – Euskara Planak</vt:lpstr>
    </vt:vector>
  </TitlesOfParts>
  <Company>EJIE</Company>
  <LinksUpToDate>false</LinksUpToDate>
  <CharactersWithSpaces>33080</CharactersWithSpaces>
  <SharedDoc>false</SharedDoc>
  <HLinks>
    <vt:vector size="258" baseType="variant">
      <vt:variant>
        <vt:i4>6029399</vt:i4>
      </vt:variant>
      <vt:variant>
        <vt:i4>213</vt:i4>
      </vt:variant>
      <vt:variant>
        <vt:i4>0</vt:i4>
      </vt:variant>
      <vt:variant>
        <vt:i4>5</vt:i4>
      </vt:variant>
      <vt:variant>
        <vt:lpwstr>http://ejie/docs/BDView.asp?View=Filter&amp;Layout=3&amp;GroupID=10&amp;GroupName=Documentos+Intranet+%2D+Portal+de+Noticias&amp;Category=Calidad&amp;SubCategory=Noticias+de+Calidad</vt:lpwstr>
      </vt:variant>
      <vt:variant>
        <vt:lpwstr/>
      </vt:variant>
      <vt:variant>
        <vt:i4>1048668</vt:i4>
      </vt:variant>
      <vt:variant>
        <vt:i4>210</vt:i4>
      </vt:variant>
      <vt:variant>
        <vt:i4>0</vt:i4>
      </vt:variant>
      <vt:variant>
        <vt:i4>5</vt:i4>
      </vt:variant>
      <vt:variant>
        <vt:lpwstr>http://ejie/docs/BDDocument.asp?Action=View&amp;ID=%7B226CD08B%2DF2F2%2D4ADF%2DAD8A%2DAA8DE95C224B%7D&amp;ReturnTo=BDSearch%2Easp</vt:lpwstr>
      </vt:variant>
      <vt:variant>
        <vt:lpwstr/>
      </vt:variant>
      <vt:variant>
        <vt:i4>7602189</vt:i4>
      </vt:variant>
      <vt:variant>
        <vt:i4>207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2818131</vt:i4>
      </vt:variant>
      <vt:variant>
        <vt:i4>204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201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198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7602189</vt:i4>
      </vt:variant>
      <vt:variant>
        <vt:i4>195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4063352</vt:i4>
      </vt:variant>
      <vt:variant>
        <vt:i4>192</vt:i4>
      </vt:variant>
      <vt:variant>
        <vt:i4>0</vt:i4>
      </vt:variant>
      <vt:variant>
        <vt:i4>5</vt:i4>
      </vt:variant>
      <vt:variant>
        <vt:lpwstr>http://ejie/docs/BDView.asp?View=Filter&amp;Layout=3&amp;GroupID=14&amp;GroupName=Calidad&amp;Category=Sistema+de+gesti%F3n+de+calidad&amp;SubCategory=Mapa+de+procesos</vt:lpwstr>
      </vt:variant>
      <vt:variant>
        <vt:lpwstr/>
      </vt:variant>
      <vt:variant>
        <vt:i4>7602189</vt:i4>
      </vt:variant>
      <vt:variant>
        <vt:i4>189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4390981</vt:i4>
      </vt:variant>
      <vt:variant>
        <vt:i4>186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  <vt:variant>
        <vt:i4>5701720</vt:i4>
      </vt:variant>
      <vt:variant>
        <vt:i4>183</vt:i4>
      </vt:variant>
      <vt:variant>
        <vt:i4>0</vt:i4>
      </vt:variant>
      <vt:variant>
        <vt:i4>5</vt:i4>
      </vt:variant>
      <vt:variant>
        <vt:lpwstr>http://ejie/docs/BP.asp?Section=1</vt:lpwstr>
      </vt:variant>
      <vt:variant>
        <vt:lpwstr/>
      </vt:variant>
      <vt:variant>
        <vt:i4>1769562</vt:i4>
      </vt:variant>
      <vt:variant>
        <vt:i4>180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1769562</vt:i4>
      </vt:variant>
      <vt:variant>
        <vt:i4>177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1900652</vt:i4>
      </vt:variant>
      <vt:variant>
        <vt:i4>168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156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6488162</vt:i4>
      </vt:variant>
      <vt:variant>
        <vt:i4>153</vt:i4>
      </vt:variant>
      <vt:variant>
        <vt:i4>0</vt:i4>
      </vt:variant>
      <vt:variant>
        <vt:i4>5</vt:i4>
      </vt:variant>
      <vt:variant>
        <vt:lpwstr>http://www.otc.ejiedes.net/mantis/</vt:lpwstr>
      </vt:variant>
      <vt:variant>
        <vt:lpwstr/>
      </vt:variant>
      <vt:variant>
        <vt:i4>1900652</vt:i4>
      </vt:variant>
      <vt:variant>
        <vt:i4>150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147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1245243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_Toc390799130</vt:lpwstr>
      </vt:variant>
      <vt:variant>
        <vt:i4>1179707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_Toc390799129</vt:lpwstr>
      </vt:variant>
      <vt:variant>
        <vt:i4>1179707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_Toc390799128</vt:lpwstr>
      </vt:variant>
      <vt:variant>
        <vt:i4>1179707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_Toc390799127</vt:lpwstr>
      </vt:variant>
      <vt:variant>
        <vt:i4>1179707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_Toc390799126</vt:lpwstr>
      </vt:variant>
      <vt:variant>
        <vt:i4>1179707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_Toc390799125</vt:lpwstr>
      </vt:variant>
      <vt:variant>
        <vt:i4>1179707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_Toc390799124</vt:lpwstr>
      </vt:variant>
      <vt:variant>
        <vt:i4>1179707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_Toc390799123</vt:lpwstr>
      </vt:variant>
      <vt:variant>
        <vt:i4>1179707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_Toc390799122</vt:lpwstr>
      </vt:variant>
      <vt:variant>
        <vt:i4>1179707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_Toc390799121</vt:lpwstr>
      </vt:variant>
      <vt:variant>
        <vt:i4>1179707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_Toc390799120</vt:lpwstr>
      </vt:variant>
      <vt:variant>
        <vt:i4>1114171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_Toc390799119</vt:lpwstr>
      </vt:variant>
      <vt:variant>
        <vt:i4>1114171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_Toc390799118</vt:lpwstr>
      </vt:variant>
      <vt:variant>
        <vt:i4>1114171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_Toc390799117</vt:lpwstr>
      </vt:variant>
      <vt:variant>
        <vt:i4>1114171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_Toc390799116</vt:lpwstr>
      </vt:variant>
      <vt:variant>
        <vt:i4>1114171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_Toc390799115</vt:lpwstr>
      </vt:variant>
      <vt:variant>
        <vt:i4>1114171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_Toc390799114</vt:lpwstr>
      </vt:variant>
      <vt:variant>
        <vt:i4>1114171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_Toc390799113</vt:lpwstr>
      </vt:variant>
      <vt:variant>
        <vt:i4>1114171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_Toc390799112</vt:lpwstr>
      </vt:variant>
      <vt:variant>
        <vt:i4>1114171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_Toc390799111</vt:lpwstr>
      </vt:variant>
      <vt:variant>
        <vt:i4>1114171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_Toc390799110</vt:lpwstr>
      </vt:variant>
      <vt:variant>
        <vt:i4>1048635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_Toc390799109</vt:lpwstr>
      </vt:variant>
      <vt:variant>
        <vt:i4>1048635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_Toc390799108</vt:lpwstr>
      </vt:variant>
      <vt:variant>
        <vt:i4>1048635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_Toc390799107</vt:lpwstr>
      </vt:variant>
      <vt:variant>
        <vt:i4>4390981</vt:i4>
      </vt:variant>
      <vt:variant>
        <vt:i4>48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AB39A – Euskara Planak</dc:title>
  <dc:subject>1.0 bertsioa</dc:subject>
  <dc:creator>Ander Martínez</dc:creator>
  <cp:keywords/>
  <cp:lastModifiedBy>Iratxe Monasterio</cp:lastModifiedBy>
  <cp:revision>55</cp:revision>
  <cp:lastPrinted>2014-06-03T06:31:00Z</cp:lastPrinted>
  <dcterms:created xsi:type="dcterms:W3CDTF">2018-02-08T14:01:00Z</dcterms:created>
  <dcterms:modified xsi:type="dcterms:W3CDTF">2018-02-20T08:50:00Z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0x0101001229E50EDB7D4D43B1618EC41E8336BF</vt:lpwstr>
  </property>
</Properties>
</file>